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CC" w:rsidRDefault="00096BCC" w:rsidP="00096BCC">
      <w:pPr>
        <w:keepNext/>
        <w:pBdr>
          <w:bottom w:val="single" w:sz="4" w:space="1" w:color="auto"/>
        </w:pBdr>
        <w:tabs>
          <w:tab w:val="right" w:pos="9639"/>
        </w:tabs>
        <w:outlineLvl w:val="0"/>
        <w:rPr>
          <w:rFonts w:cs="Arial"/>
          <w:b/>
        </w:rPr>
      </w:pPr>
      <w:r>
        <w:rPr>
          <w:rFonts w:cs="Arial"/>
          <w:b/>
        </w:rPr>
        <w:t>3GPP TSG SA WG5 (Telecom Management) Meeting #118</w:t>
      </w:r>
      <w:r>
        <w:rPr>
          <w:rFonts w:cs="Arial"/>
          <w:b/>
        </w:rPr>
        <w:tab/>
        <w:t>S5-182059</w:t>
      </w:r>
    </w:p>
    <w:p w:rsidR="00096BCC" w:rsidRDefault="00096BCC" w:rsidP="00096BCC">
      <w:pPr>
        <w:keepNext/>
        <w:pBdr>
          <w:bottom w:val="single" w:sz="4" w:space="1" w:color="auto"/>
        </w:pBdr>
        <w:tabs>
          <w:tab w:val="right" w:pos="9639"/>
        </w:tabs>
        <w:outlineLvl w:val="0"/>
        <w:rPr>
          <w:rFonts w:cs="Arial"/>
          <w:b/>
        </w:rPr>
      </w:pPr>
      <w:r>
        <w:rPr>
          <w:rFonts w:cs="Arial"/>
          <w:b/>
        </w:rPr>
        <w:t>9-13 April 2018</w:t>
      </w:r>
      <w:r w:rsidRPr="00657B80">
        <w:rPr>
          <w:rFonts w:cs="Arial"/>
          <w:b/>
        </w:rPr>
        <w:t>,</w:t>
      </w:r>
      <w:r>
        <w:rPr>
          <w:rFonts w:cs="Arial"/>
          <w:b/>
        </w:rPr>
        <w:t xml:space="preserve"> Beijing,China</w:t>
      </w:r>
      <w:r>
        <w:rPr>
          <w:rFonts w:cs="Arial"/>
          <w:b/>
        </w:rPr>
        <w:tab/>
      </w:r>
      <w:r>
        <w:rPr>
          <w:rFonts w:cs="Arial"/>
          <w:i/>
          <w:sz w:val="18"/>
          <w:szCs w:val="18"/>
        </w:rPr>
        <w:t>revision of S5A-18xabc</w:t>
      </w:r>
    </w:p>
    <w:p w:rsidR="00096BCC" w:rsidRDefault="00096BCC" w:rsidP="00096BCC">
      <w:pPr>
        <w:keepNext/>
        <w:pBdr>
          <w:bottom w:val="single" w:sz="4" w:space="1" w:color="auto"/>
        </w:pBdr>
        <w:tabs>
          <w:tab w:val="right" w:pos="9639"/>
        </w:tabs>
        <w:outlineLvl w:val="0"/>
        <w:rPr>
          <w:rFonts w:cs="Arial"/>
          <w:b/>
        </w:rPr>
      </w:pPr>
    </w:p>
    <w:p w:rsidR="00096BCC" w:rsidRDefault="00096BCC" w:rsidP="00096BCC">
      <w:pPr>
        <w:keepNext/>
        <w:tabs>
          <w:tab w:val="left" w:pos="2127"/>
        </w:tabs>
        <w:ind w:left="2126" w:hanging="2126"/>
        <w:outlineLvl w:val="0"/>
        <w:rPr>
          <w:b/>
        </w:rPr>
      </w:pPr>
      <w:r>
        <w:rPr>
          <w:b/>
        </w:rPr>
        <w:t>Source:</w:t>
      </w:r>
      <w:r>
        <w:rPr>
          <w:b/>
        </w:rPr>
        <w:tab/>
        <w:t>ITU-T</w:t>
      </w:r>
    </w:p>
    <w:p w:rsidR="00096BCC" w:rsidRDefault="00096BCC" w:rsidP="00096BCC">
      <w:pPr>
        <w:keepNext/>
        <w:ind w:left="2126" w:hanging="2126"/>
        <w:outlineLvl w:val="0"/>
        <w:rPr>
          <w:szCs w:val="24"/>
        </w:rPr>
      </w:pPr>
      <w:r>
        <w:rPr>
          <w:rFonts w:cs="Arial"/>
          <w:b/>
        </w:rPr>
        <w:t>Title:</w:t>
      </w:r>
      <w:r>
        <w:rPr>
          <w:rFonts w:cs="Arial"/>
          <w:b/>
        </w:rPr>
        <w:tab/>
      </w:r>
      <w:r w:rsidRPr="00330793">
        <w:rPr>
          <w:szCs w:val="24"/>
        </w:rPr>
        <w:t>L</w:t>
      </w:r>
      <w:r>
        <w:rPr>
          <w:szCs w:val="24"/>
        </w:rPr>
        <w:t>iaison statement r</w:t>
      </w:r>
      <w:r w:rsidRPr="00330793">
        <w:rPr>
          <w:szCs w:val="24"/>
        </w:rPr>
        <w:t>egarding Transport network management to support IMT-2020/5G</w:t>
      </w:r>
    </w:p>
    <w:p w:rsidR="00096BCC" w:rsidRDefault="00096BCC" w:rsidP="00096BCC">
      <w:pPr>
        <w:keepNext/>
        <w:ind w:left="2126" w:hanging="2126"/>
        <w:outlineLvl w:val="0"/>
        <w:rPr>
          <w:szCs w:val="24"/>
        </w:rPr>
      </w:pPr>
      <w:r w:rsidRPr="00096BCC">
        <w:rPr>
          <w:b/>
          <w:szCs w:val="24"/>
        </w:rPr>
        <w:t>Document for</w:t>
      </w:r>
      <w:r>
        <w:rPr>
          <w:szCs w:val="24"/>
        </w:rPr>
        <w:t>:</w:t>
      </w:r>
      <w:r>
        <w:rPr>
          <w:szCs w:val="24"/>
        </w:rPr>
        <w:tab/>
        <w:t>Information, discussion</w:t>
      </w:r>
    </w:p>
    <w:p w:rsidR="00096BCC" w:rsidRDefault="00096BCC" w:rsidP="00096BCC">
      <w:pPr>
        <w:keepNext/>
        <w:tabs>
          <w:tab w:val="clear" w:pos="794"/>
          <w:tab w:val="clear" w:pos="1191"/>
          <w:tab w:val="clear" w:pos="1588"/>
          <w:tab w:val="clear" w:pos="1985"/>
        </w:tabs>
        <w:ind w:left="2126" w:hanging="2126"/>
        <w:outlineLvl w:val="0"/>
        <w:rPr>
          <w:szCs w:val="24"/>
        </w:rPr>
      </w:pPr>
    </w:p>
    <w:tbl>
      <w:tblPr>
        <w:tblW w:w="9923" w:type="dxa"/>
        <w:tblLayout w:type="fixed"/>
        <w:tblCellMar>
          <w:left w:w="57" w:type="dxa"/>
          <w:right w:w="57" w:type="dxa"/>
        </w:tblCellMar>
        <w:tblLook w:val="0000"/>
      </w:tblPr>
      <w:tblGrid>
        <w:gridCol w:w="1241"/>
        <w:gridCol w:w="367"/>
        <w:gridCol w:w="57"/>
        <w:gridCol w:w="564"/>
        <w:gridCol w:w="3040"/>
        <w:gridCol w:w="708"/>
        <w:gridCol w:w="3946"/>
      </w:tblGrid>
      <w:tr w:rsidR="00096BCC" w:rsidRPr="00330793" w:rsidTr="00E22A71">
        <w:trPr>
          <w:cantSplit/>
        </w:trPr>
        <w:tc>
          <w:tcPr>
            <w:tcW w:w="1241" w:type="dxa"/>
            <w:vMerge w:val="restart"/>
          </w:tcPr>
          <w:p w:rsidR="00096BCC" w:rsidRPr="00330793" w:rsidRDefault="00096BCC" w:rsidP="00E22A71">
            <w:pPr>
              <w:rPr>
                <w:sz w:val="20"/>
              </w:rPr>
            </w:pPr>
            <w:bookmarkStart w:id="0" w:name="dnum" w:colFirst="2" w:colLast="2"/>
            <w:bookmarkStart w:id="1" w:name="dtableau"/>
            <w:r w:rsidRPr="00330793">
              <w:rPr>
                <w:noProof/>
                <w:sz w:val="20"/>
                <w:lang w:val="en-US"/>
              </w:rPr>
              <w:drawing>
                <wp:inline distT="0" distB="0" distL="0" distR="0">
                  <wp:extent cx="647700" cy="828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4028" w:type="dxa"/>
            <w:gridSpan w:val="4"/>
            <w:vMerge w:val="restart"/>
          </w:tcPr>
          <w:p w:rsidR="00096BCC" w:rsidRPr="00330793" w:rsidRDefault="00096BCC" w:rsidP="00E22A71">
            <w:pPr>
              <w:rPr>
                <w:sz w:val="16"/>
                <w:szCs w:val="16"/>
              </w:rPr>
            </w:pPr>
            <w:r w:rsidRPr="00330793">
              <w:rPr>
                <w:sz w:val="16"/>
                <w:szCs w:val="16"/>
              </w:rPr>
              <w:t>INTERNATIONAL TELECOMMUNICATION UNION</w:t>
            </w:r>
          </w:p>
          <w:p w:rsidR="00096BCC" w:rsidRPr="00330793" w:rsidRDefault="00096BCC" w:rsidP="00E22A71">
            <w:pPr>
              <w:rPr>
                <w:b/>
                <w:bCs/>
                <w:sz w:val="26"/>
                <w:szCs w:val="26"/>
              </w:rPr>
            </w:pPr>
            <w:r w:rsidRPr="00330793">
              <w:rPr>
                <w:b/>
                <w:bCs/>
                <w:sz w:val="26"/>
                <w:szCs w:val="26"/>
              </w:rPr>
              <w:t>TELECOMMUNICATION</w:t>
            </w:r>
            <w:r w:rsidRPr="00330793">
              <w:rPr>
                <w:b/>
                <w:bCs/>
                <w:sz w:val="26"/>
                <w:szCs w:val="26"/>
              </w:rPr>
              <w:br/>
              <w:t>STANDARDIZATION SECTOR</w:t>
            </w:r>
          </w:p>
          <w:p w:rsidR="00096BCC" w:rsidRPr="00330793" w:rsidRDefault="00096BCC" w:rsidP="00E22A71">
            <w:pPr>
              <w:rPr>
                <w:sz w:val="20"/>
              </w:rPr>
            </w:pPr>
            <w:r w:rsidRPr="00330793">
              <w:rPr>
                <w:sz w:val="20"/>
              </w:rPr>
              <w:t xml:space="preserve">STUDY PERIOD </w:t>
            </w:r>
            <w:bookmarkStart w:id="2" w:name="dstudyperiod"/>
            <w:r w:rsidRPr="00330793">
              <w:rPr>
                <w:sz w:val="20"/>
              </w:rPr>
              <w:t>2017-2020</w:t>
            </w:r>
            <w:bookmarkEnd w:id="2"/>
          </w:p>
        </w:tc>
        <w:tc>
          <w:tcPr>
            <w:tcW w:w="4654" w:type="dxa"/>
            <w:gridSpan w:val="2"/>
            <w:vAlign w:val="center"/>
          </w:tcPr>
          <w:p w:rsidR="00096BCC" w:rsidRPr="00330793" w:rsidRDefault="00096BCC" w:rsidP="00E22A71">
            <w:pPr>
              <w:pStyle w:val="Docnumber"/>
              <w:rPr>
                <w:sz w:val="32"/>
              </w:rPr>
            </w:pPr>
            <w:r>
              <w:rPr>
                <w:sz w:val="32"/>
              </w:rPr>
              <w:t>SG15-LS79</w:t>
            </w:r>
          </w:p>
        </w:tc>
      </w:tr>
      <w:tr w:rsidR="00096BCC" w:rsidRPr="00330793" w:rsidTr="00E22A71">
        <w:trPr>
          <w:cantSplit/>
        </w:trPr>
        <w:tc>
          <w:tcPr>
            <w:tcW w:w="1241" w:type="dxa"/>
            <w:vMerge/>
          </w:tcPr>
          <w:p w:rsidR="00096BCC" w:rsidRPr="00330793" w:rsidRDefault="00096BCC" w:rsidP="00E22A71">
            <w:pPr>
              <w:rPr>
                <w:smallCaps/>
                <w:sz w:val="20"/>
              </w:rPr>
            </w:pPr>
            <w:bookmarkStart w:id="3" w:name="dsg" w:colFirst="2" w:colLast="2"/>
            <w:bookmarkEnd w:id="0"/>
          </w:p>
        </w:tc>
        <w:tc>
          <w:tcPr>
            <w:tcW w:w="4028" w:type="dxa"/>
            <w:gridSpan w:val="4"/>
            <w:vMerge/>
          </w:tcPr>
          <w:p w:rsidR="00096BCC" w:rsidRPr="00330793" w:rsidRDefault="00096BCC" w:rsidP="00E22A71">
            <w:pPr>
              <w:rPr>
                <w:smallCaps/>
                <w:sz w:val="20"/>
              </w:rPr>
            </w:pPr>
          </w:p>
        </w:tc>
        <w:tc>
          <w:tcPr>
            <w:tcW w:w="4654" w:type="dxa"/>
            <w:gridSpan w:val="2"/>
          </w:tcPr>
          <w:p w:rsidR="00096BCC" w:rsidRPr="00330793" w:rsidRDefault="00096BCC" w:rsidP="00E22A71">
            <w:pPr>
              <w:jc w:val="right"/>
              <w:rPr>
                <w:b/>
                <w:bCs/>
                <w:smallCaps/>
                <w:sz w:val="28"/>
                <w:szCs w:val="28"/>
              </w:rPr>
            </w:pPr>
            <w:r>
              <w:rPr>
                <w:b/>
                <w:bCs/>
                <w:smallCaps/>
                <w:sz w:val="28"/>
                <w:szCs w:val="28"/>
              </w:rPr>
              <w:t>STUDY GROUP 15</w:t>
            </w:r>
          </w:p>
        </w:tc>
      </w:tr>
      <w:bookmarkEnd w:id="3"/>
      <w:tr w:rsidR="00096BCC" w:rsidRPr="00330793" w:rsidTr="00E22A71">
        <w:trPr>
          <w:cantSplit/>
        </w:trPr>
        <w:tc>
          <w:tcPr>
            <w:tcW w:w="1241" w:type="dxa"/>
            <w:vMerge/>
            <w:tcBorders>
              <w:bottom w:val="single" w:sz="12" w:space="0" w:color="auto"/>
            </w:tcBorders>
          </w:tcPr>
          <w:p w:rsidR="00096BCC" w:rsidRPr="00330793" w:rsidRDefault="00096BCC" w:rsidP="00E22A71">
            <w:pPr>
              <w:rPr>
                <w:b/>
                <w:bCs/>
                <w:sz w:val="26"/>
              </w:rPr>
            </w:pPr>
          </w:p>
        </w:tc>
        <w:tc>
          <w:tcPr>
            <w:tcW w:w="4028" w:type="dxa"/>
            <w:gridSpan w:val="4"/>
            <w:vMerge/>
            <w:tcBorders>
              <w:bottom w:val="single" w:sz="12" w:space="0" w:color="auto"/>
            </w:tcBorders>
          </w:tcPr>
          <w:p w:rsidR="00096BCC" w:rsidRPr="00330793" w:rsidRDefault="00096BCC" w:rsidP="00E22A71">
            <w:pPr>
              <w:rPr>
                <w:b/>
                <w:bCs/>
                <w:sz w:val="26"/>
              </w:rPr>
            </w:pPr>
          </w:p>
        </w:tc>
        <w:tc>
          <w:tcPr>
            <w:tcW w:w="4654" w:type="dxa"/>
            <w:gridSpan w:val="2"/>
            <w:tcBorders>
              <w:bottom w:val="single" w:sz="12" w:space="0" w:color="auto"/>
            </w:tcBorders>
            <w:vAlign w:val="center"/>
          </w:tcPr>
          <w:p w:rsidR="00096BCC" w:rsidRPr="00330793" w:rsidRDefault="00096BCC" w:rsidP="00E22A71">
            <w:pPr>
              <w:jc w:val="right"/>
              <w:rPr>
                <w:b/>
                <w:bCs/>
                <w:sz w:val="28"/>
                <w:szCs w:val="28"/>
              </w:rPr>
            </w:pPr>
            <w:r w:rsidRPr="00330793">
              <w:rPr>
                <w:b/>
                <w:bCs/>
                <w:sz w:val="28"/>
                <w:szCs w:val="28"/>
              </w:rPr>
              <w:t>Original: English</w:t>
            </w:r>
          </w:p>
        </w:tc>
      </w:tr>
      <w:tr w:rsidR="00096BCC" w:rsidRPr="00330793" w:rsidTr="00E22A71">
        <w:trPr>
          <w:cantSplit/>
        </w:trPr>
        <w:tc>
          <w:tcPr>
            <w:tcW w:w="1665" w:type="dxa"/>
            <w:gridSpan w:val="3"/>
          </w:tcPr>
          <w:p w:rsidR="00096BCC" w:rsidRPr="00330793" w:rsidRDefault="00096BCC" w:rsidP="00E22A71">
            <w:pPr>
              <w:rPr>
                <w:b/>
                <w:bCs/>
                <w:szCs w:val="24"/>
              </w:rPr>
            </w:pPr>
            <w:bookmarkStart w:id="4" w:name="dbluepink" w:colFirst="1" w:colLast="1"/>
            <w:bookmarkStart w:id="5" w:name="dmeeting" w:colFirst="2" w:colLast="2"/>
            <w:r w:rsidRPr="00330793">
              <w:rPr>
                <w:b/>
                <w:bCs/>
                <w:szCs w:val="24"/>
              </w:rPr>
              <w:t>Question(s):</w:t>
            </w:r>
          </w:p>
        </w:tc>
        <w:tc>
          <w:tcPr>
            <w:tcW w:w="3604" w:type="dxa"/>
            <w:gridSpan w:val="2"/>
          </w:tcPr>
          <w:p w:rsidR="00096BCC" w:rsidRPr="00330793" w:rsidRDefault="00096BCC" w:rsidP="00E22A71">
            <w:pPr>
              <w:rPr>
                <w:szCs w:val="24"/>
                <w:lang w:val="en-US"/>
              </w:rPr>
            </w:pPr>
            <w:r w:rsidRPr="00330793">
              <w:rPr>
                <w:szCs w:val="24"/>
              </w:rPr>
              <w:t>14</w:t>
            </w:r>
            <w:r>
              <w:rPr>
                <w:szCs w:val="24"/>
              </w:rPr>
              <w:t>/15</w:t>
            </w:r>
          </w:p>
        </w:tc>
        <w:tc>
          <w:tcPr>
            <w:tcW w:w="4654" w:type="dxa"/>
            <w:gridSpan w:val="2"/>
          </w:tcPr>
          <w:p w:rsidR="00096BCC" w:rsidRPr="00330793" w:rsidRDefault="00096BCC" w:rsidP="00E22A71">
            <w:pPr>
              <w:jc w:val="right"/>
              <w:rPr>
                <w:szCs w:val="24"/>
              </w:rPr>
            </w:pPr>
            <w:r w:rsidRPr="00330793">
              <w:rPr>
                <w:szCs w:val="24"/>
              </w:rPr>
              <w:t>London, UK, 4-8 December 2017</w:t>
            </w:r>
          </w:p>
        </w:tc>
      </w:tr>
      <w:tr w:rsidR="00096BCC" w:rsidRPr="00330793" w:rsidTr="00E22A71">
        <w:trPr>
          <w:cantSplit/>
        </w:trPr>
        <w:tc>
          <w:tcPr>
            <w:tcW w:w="9923" w:type="dxa"/>
            <w:gridSpan w:val="7"/>
          </w:tcPr>
          <w:p w:rsidR="00096BCC" w:rsidRPr="00330793" w:rsidRDefault="00096BCC" w:rsidP="00E22A71">
            <w:pPr>
              <w:jc w:val="center"/>
              <w:rPr>
                <w:b/>
                <w:bCs/>
                <w:szCs w:val="24"/>
              </w:rPr>
            </w:pPr>
            <w:bookmarkStart w:id="6" w:name="ddoctype" w:colFirst="0" w:colLast="0"/>
            <w:bookmarkEnd w:id="4"/>
            <w:bookmarkEnd w:id="5"/>
            <w:r w:rsidRPr="00330793">
              <w:rPr>
                <w:b/>
                <w:bCs/>
                <w:szCs w:val="24"/>
              </w:rPr>
              <w:t>LS</w:t>
            </w:r>
            <w:r>
              <w:rPr>
                <w:b/>
                <w:bCs/>
                <w:szCs w:val="24"/>
              </w:rPr>
              <w:br/>
              <w:t xml:space="preserve">(ref. </w:t>
            </w:r>
            <w:hyperlink r:id="rId9" w:history="1">
              <w:r w:rsidRPr="00330793">
                <w:rPr>
                  <w:rStyle w:val="Hyperlink"/>
                  <w:b/>
                  <w:bCs/>
                  <w:szCs w:val="24"/>
                </w:rPr>
                <w:t>TD144-WP3</w:t>
              </w:r>
            </w:hyperlink>
            <w:r>
              <w:rPr>
                <w:b/>
                <w:bCs/>
                <w:szCs w:val="24"/>
              </w:rPr>
              <w:t>)</w:t>
            </w:r>
          </w:p>
        </w:tc>
      </w:tr>
      <w:tr w:rsidR="00096BCC" w:rsidRPr="00330793" w:rsidTr="00E22A71">
        <w:trPr>
          <w:cantSplit/>
        </w:trPr>
        <w:tc>
          <w:tcPr>
            <w:tcW w:w="1665" w:type="dxa"/>
            <w:gridSpan w:val="3"/>
          </w:tcPr>
          <w:p w:rsidR="00096BCC" w:rsidRPr="00330793" w:rsidRDefault="00096BCC" w:rsidP="00E22A71">
            <w:pPr>
              <w:rPr>
                <w:b/>
                <w:bCs/>
                <w:szCs w:val="24"/>
              </w:rPr>
            </w:pPr>
            <w:bookmarkStart w:id="7" w:name="dsource" w:colFirst="1" w:colLast="1"/>
            <w:bookmarkEnd w:id="6"/>
            <w:r w:rsidRPr="00330793">
              <w:rPr>
                <w:b/>
                <w:bCs/>
                <w:szCs w:val="24"/>
              </w:rPr>
              <w:t>Source:</w:t>
            </w:r>
          </w:p>
        </w:tc>
        <w:tc>
          <w:tcPr>
            <w:tcW w:w="8258" w:type="dxa"/>
            <w:gridSpan w:val="4"/>
          </w:tcPr>
          <w:p w:rsidR="00096BCC" w:rsidRPr="00330793" w:rsidRDefault="00096BCC" w:rsidP="00E22A71">
            <w:pPr>
              <w:rPr>
                <w:szCs w:val="24"/>
              </w:rPr>
            </w:pPr>
            <w:r w:rsidRPr="00330793">
              <w:rPr>
                <w:szCs w:val="24"/>
              </w:rPr>
              <w:t>ITU-T S</w:t>
            </w:r>
            <w:r>
              <w:rPr>
                <w:szCs w:val="24"/>
              </w:rPr>
              <w:t xml:space="preserve">tudy </w:t>
            </w:r>
            <w:r w:rsidRPr="00330793">
              <w:rPr>
                <w:szCs w:val="24"/>
              </w:rPr>
              <w:t>G</w:t>
            </w:r>
            <w:r>
              <w:rPr>
                <w:szCs w:val="24"/>
              </w:rPr>
              <w:t xml:space="preserve">roup </w:t>
            </w:r>
            <w:r w:rsidRPr="00330793">
              <w:rPr>
                <w:szCs w:val="24"/>
              </w:rPr>
              <w:t>15</w:t>
            </w:r>
          </w:p>
        </w:tc>
      </w:tr>
      <w:tr w:rsidR="00096BCC" w:rsidRPr="00330793" w:rsidTr="00E22A71">
        <w:trPr>
          <w:cantSplit/>
        </w:trPr>
        <w:tc>
          <w:tcPr>
            <w:tcW w:w="1665" w:type="dxa"/>
            <w:gridSpan w:val="3"/>
          </w:tcPr>
          <w:p w:rsidR="00096BCC" w:rsidRPr="00330793" w:rsidRDefault="00096BCC" w:rsidP="00E22A71">
            <w:pPr>
              <w:rPr>
                <w:szCs w:val="24"/>
              </w:rPr>
            </w:pPr>
            <w:bookmarkStart w:id="8" w:name="dtitle1" w:colFirst="1" w:colLast="1"/>
            <w:bookmarkEnd w:id="7"/>
            <w:r w:rsidRPr="00330793">
              <w:rPr>
                <w:b/>
                <w:bCs/>
                <w:szCs w:val="24"/>
              </w:rPr>
              <w:t>Title:</w:t>
            </w:r>
          </w:p>
        </w:tc>
        <w:tc>
          <w:tcPr>
            <w:tcW w:w="8258" w:type="dxa"/>
            <w:gridSpan w:val="4"/>
          </w:tcPr>
          <w:p w:rsidR="00096BCC" w:rsidRPr="00330793" w:rsidRDefault="00096BCC" w:rsidP="00E22A71">
            <w:pPr>
              <w:rPr>
                <w:szCs w:val="24"/>
              </w:rPr>
            </w:pPr>
            <w:r w:rsidRPr="00330793">
              <w:rPr>
                <w:szCs w:val="24"/>
              </w:rPr>
              <w:t>L</w:t>
            </w:r>
            <w:r>
              <w:rPr>
                <w:szCs w:val="24"/>
              </w:rPr>
              <w:t>iaison statement r</w:t>
            </w:r>
            <w:r w:rsidRPr="00330793">
              <w:rPr>
                <w:szCs w:val="24"/>
              </w:rPr>
              <w:t>egarding Transport network management to support IMT-2020/5G</w:t>
            </w:r>
          </w:p>
        </w:tc>
      </w:tr>
      <w:bookmarkEnd w:id="1"/>
      <w:bookmarkEnd w:id="8"/>
      <w:tr w:rsidR="00096BCC" w:rsidRPr="008E3C9B" w:rsidTr="00E22A71">
        <w:trPr>
          <w:cantSplit/>
          <w:trHeight w:val="357"/>
        </w:trPr>
        <w:tc>
          <w:tcPr>
            <w:tcW w:w="9923" w:type="dxa"/>
            <w:gridSpan w:val="7"/>
            <w:tcBorders>
              <w:top w:val="single" w:sz="12" w:space="0" w:color="auto"/>
            </w:tcBorders>
          </w:tcPr>
          <w:p w:rsidR="00096BCC" w:rsidRPr="008E3C9B" w:rsidRDefault="00096BCC" w:rsidP="00E22A71">
            <w:pPr>
              <w:jc w:val="center"/>
              <w:rPr>
                <w:b/>
              </w:rPr>
            </w:pPr>
            <w:r w:rsidRPr="008E3C9B">
              <w:rPr>
                <w:b/>
              </w:rPr>
              <w:t>LIAISON STATEMENT</w:t>
            </w:r>
          </w:p>
        </w:tc>
      </w:tr>
      <w:tr w:rsidR="00096BCC" w:rsidRPr="008E3C9B" w:rsidTr="00E22A71">
        <w:trPr>
          <w:cantSplit/>
          <w:trHeight w:val="423"/>
        </w:trPr>
        <w:tc>
          <w:tcPr>
            <w:tcW w:w="2229" w:type="dxa"/>
            <w:gridSpan w:val="4"/>
          </w:tcPr>
          <w:p w:rsidR="00096BCC" w:rsidRPr="008E3C9B" w:rsidRDefault="00096BCC" w:rsidP="00E22A71">
            <w:pPr>
              <w:rPr>
                <w:b/>
                <w:bCs/>
              </w:rPr>
            </w:pPr>
            <w:r w:rsidRPr="008E3C9B">
              <w:rPr>
                <w:b/>
                <w:bCs/>
              </w:rPr>
              <w:t xml:space="preserve">For </w:t>
            </w:r>
            <w:r>
              <w:rPr>
                <w:b/>
                <w:bCs/>
              </w:rPr>
              <w:t>action</w:t>
            </w:r>
            <w:r w:rsidRPr="008E3C9B">
              <w:rPr>
                <w:b/>
                <w:bCs/>
              </w:rPr>
              <w:t xml:space="preserve"> to:</w:t>
            </w:r>
          </w:p>
        </w:tc>
        <w:tc>
          <w:tcPr>
            <w:tcW w:w="7694" w:type="dxa"/>
            <w:gridSpan w:val="3"/>
          </w:tcPr>
          <w:p w:rsidR="00096BCC" w:rsidRPr="00330793" w:rsidRDefault="00096BCC" w:rsidP="00E22A71">
            <w:pPr>
              <w:pStyle w:val="LSForAction"/>
              <w:rPr>
                <w:b w:val="0"/>
              </w:rPr>
            </w:pPr>
          </w:p>
        </w:tc>
      </w:tr>
      <w:tr w:rsidR="00096BCC" w:rsidRPr="008E3C9B" w:rsidTr="00E22A71">
        <w:trPr>
          <w:cantSplit/>
          <w:trHeight w:val="357"/>
        </w:trPr>
        <w:tc>
          <w:tcPr>
            <w:tcW w:w="2229" w:type="dxa"/>
            <w:gridSpan w:val="4"/>
          </w:tcPr>
          <w:p w:rsidR="00096BCC" w:rsidRPr="008E3C9B" w:rsidRDefault="00096BCC" w:rsidP="00E22A71">
            <w:pPr>
              <w:rPr>
                <w:b/>
                <w:bCs/>
              </w:rPr>
            </w:pPr>
            <w:r w:rsidRPr="008E3C9B">
              <w:rPr>
                <w:b/>
                <w:bCs/>
              </w:rPr>
              <w:t>For comment to:</w:t>
            </w:r>
          </w:p>
        </w:tc>
        <w:tc>
          <w:tcPr>
            <w:tcW w:w="7694" w:type="dxa"/>
            <w:gridSpan w:val="3"/>
          </w:tcPr>
          <w:p w:rsidR="00096BCC" w:rsidRPr="00330793" w:rsidRDefault="00096BCC" w:rsidP="00E22A71">
            <w:pPr>
              <w:pStyle w:val="LSForComment"/>
              <w:rPr>
                <w:b w:val="0"/>
              </w:rPr>
            </w:pPr>
            <w:r w:rsidRPr="00330793">
              <w:rPr>
                <w:b w:val="0"/>
              </w:rPr>
              <w:t>3GPP-SA5</w:t>
            </w:r>
          </w:p>
        </w:tc>
      </w:tr>
      <w:tr w:rsidR="00096BCC" w:rsidRPr="008E3C9B" w:rsidTr="00E22A71">
        <w:trPr>
          <w:cantSplit/>
          <w:trHeight w:val="357"/>
        </w:trPr>
        <w:tc>
          <w:tcPr>
            <w:tcW w:w="2229" w:type="dxa"/>
            <w:gridSpan w:val="4"/>
          </w:tcPr>
          <w:p w:rsidR="00096BCC" w:rsidRPr="008E3C9B" w:rsidRDefault="00096BCC" w:rsidP="00E22A71">
            <w:pPr>
              <w:rPr>
                <w:b/>
                <w:bCs/>
              </w:rPr>
            </w:pPr>
            <w:r w:rsidRPr="008E3C9B">
              <w:rPr>
                <w:b/>
                <w:bCs/>
              </w:rPr>
              <w:t>For information to:</w:t>
            </w:r>
          </w:p>
        </w:tc>
        <w:tc>
          <w:tcPr>
            <w:tcW w:w="7694" w:type="dxa"/>
            <w:gridSpan w:val="3"/>
          </w:tcPr>
          <w:p w:rsidR="00096BCC" w:rsidRPr="00330793" w:rsidRDefault="00096BCC" w:rsidP="00E22A71">
            <w:pPr>
              <w:pStyle w:val="LSForInfo"/>
              <w:rPr>
                <w:b w:val="0"/>
              </w:rPr>
            </w:pPr>
          </w:p>
        </w:tc>
      </w:tr>
      <w:tr w:rsidR="00096BCC" w:rsidRPr="008E3C9B" w:rsidTr="00E22A71">
        <w:trPr>
          <w:cantSplit/>
          <w:trHeight w:val="357"/>
        </w:trPr>
        <w:tc>
          <w:tcPr>
            <w:tcW w:w="2229" w:type="dxa"/>
            <w:gridSpan w:val="4"/>
          </w:tcPr>
          <w:p w:rsidR="00096BCC" w:rsidRPr="008E3C9B" w:rsidRDefault="00096BCC" w:rsidP="00E22A71">
            <w:pPr>
              <w:rPr>
                <w:b/>
                <w:bCs/>
              </w:rPr>
            </w:pPr>
            <w:r w:rsidRPr="008E3C9B">
              <w:rPr>
                <w:b/>
                <w:bCs/>
              </w:rPr>
              <w:t>Approval:</w:t>
            </w:r>
          </w:p>
        </w:tc>
        <w:tc>
          <w:tcPr>
            <w:tcW w:w="7694" w:type="dxa"/>
            <w:gridSpan w:val="3"/>
          </w:tcPr>
          <w:p w:rsidR="00096BCC" w:rsidRPr="00330793" w:rsidRDefault="00096BCC" w:rsidP="00E22A71">
            <w:pPr>
              <w:rPr>
                <w:bCs/>
              </w:rPr>
            </w:pPr>
            <w:r w:rsidRPr="00330793">
              <w:rPr>
                <w:bCs/>
              </w:rPr>
              <w:t>Question 14/15 interim meeting (</w:t>
            </w:r>
            <w:r w:rsidRPr="00330793">
              <w:rPr>
                <w:bCs/>
                <w:szCs w:val="24"/>
              </w:rPr>
              <w:t>London, UK, 4-8 December 2017)</w:t>
            </w:r>
          </w:p>
        </w:tc>
      </w:tr>
      <w:tr w:rsidR="00096BCC" w:rsidRPr="008E3C9B" w:rsidTr="00E22A71">
        <w:trPr>
          <w:cantSplit/>
          <w:trHeight w:val="357"/>
        </w:trPr>
        <w:tc>
          <w:tcPr>
            <w:tcW w:w="2229" w:type="dxa"/>
            <w:gridSpan w:val="4"/>
            <w:tcBorders>
              <w:bottom w:val="single" w:sz="12" w:space="0" w:color="auto"/>
            </w:tcBorders>
          </w:tcPr>
          <w:p w:rsidR="00096BCC" w:rsidRPr="00443A14" w:rsidRDefault="00096BCC" w:rsidP="00E22A71">
            <w:pPr>
              <w:rPr>
                <w:b/>
                <w:bCs/>
              </w:rPr>
            </w:pPr>
            <w:r w:rsidRPr="00443A14">
              <w:rPr>
                <w:b/>
                <w:bCs/>
              </w:rPr>
              <w:t>Deadline:</w:t>
            </w:r>
          </w:p>
        </w:tc>
        <w:tc>
          <w:tcPr>
            <w:tcW w:w="7694" w:type="dxa"/>
            <w:gridSpan w:val="3"/>
            <w:tcBorders>
              <w:bottom w:val="single" w:sz="12" w:space="0" w:color="auto"/>
            </w:tcBorders>
          </w:tcPr>
          <w:p w:rsidR="00096BCC" w:rsidRPr="00330793" w:rsidRDefault="00096BCC" w:rsidP="00E22A71">
            <w:pPr>
              <w:pStyle w:val="LSDeadline"/>
              <w:rPr>
                <w:b w:val="0"/>
              </w:rPr>
            </w:pPr>
            <w:r>
              <w:rPr>
                <w:b w:val="0"/>
              </w:rPr>
              <w:t xml:space="preserve">22 January </w:t>
            </w:r>
            <w:r w:rsidRPr="00330793">
              <w:rPr>
                <w:b w:val="0"/>
              </w:rPr>
              <w:t>2018</w:t>
            </w:r>
          </w:p>
        </w:tc>
      </w:tr>
      <w:tr w:rsidR="00096BCC" w:rsidRPr="008E3C9B" w:rsidTr="00E22A71">
        <w:trPr>
          <w:cantSplit/>
          <w:trHeight w:val="204"/>
        </w:trPr>
        <w:tc>
          <w:tcPr>
            <w:tcW w:w="1608" w:type="dxa"/>
            <w:gridSpan w:val="2"/>
            <w:tcBorders>
              <w:top w:val="single" w:sz="12" w:space="0" w:color="auto"/>
            </w:tcBorders>
          </w:tcPr>
          <w:p w:rsidR="00096BCC" w:rsidRPr="008E3C9B" w:rsidRDefault="00096BCC" w:rsidP="00E22A71">
            <w:pPr>
              <w:rPr>
                <w:b/>
                <w:bCs/>
                <w:lang w:val="fr-CH"/>
              </w:rPr>
            </w:pPr>
            <w:r w:rsidRPr="008E3C9B">
              <w:rPr>
                <w:b/>
                <w:bCs/>
                <w:lang w:val="fr-CH"/>
              </w:rPr>
              <w:t>Contact:</w:t>
            </w:r>
          </w:p>
        </w:tc>
        <w:tc>
          <w:tcPr>
            <w:tcW w:w="4369" w:type="dxa"/>
            <w:gridSpan w:val="4"/>
            <w:tcBorders>
              <w:top w:val="single" w:sz="12" w:space="0" w:color="auto"/>
            </w:tcBorders>
          </w:tcPr>
          <w:p w:rsidR="00096BCC" w:rsidRPr="008E1899" w:rsidRDefault="00096BCC" w:rsidP="00E22A71">
            <w:pPr>
              <w:rPr>
                <w:lang w:val="fr-FR"/>
              </w:rPr>
            </w:pPr>
            <w:r w:rsidRPr="008E1899">
              <w:rPr>
                <w:lang w:val="fr-FR"/>
              </w:rPr>
              <w:t>Hing-Kam Lam</w:t>
            </w:r>
          </w:p>
          <w:p w:rsidR="00096BCC" w:rsidRPr="008E1899" w:rsidRDefault="00096BCC" w:rsidP="00E22A71">
            <w:pPr>
              <w:spacing w:before="0"/>
              <w:rPr>
                <w:lang w:val="fr-FR"/>
              </w:rPr>
            </w:pPr>
            <w:r w:rsidRPr="008E1899">
              <w:rPr>
                <w:lang w:val="fr-FR"/>
              </w:rPr>
              <w:t>Rapporteur Q14/15</w:t>
            </w:r>
          </w:p>
        </w:tc>
        <w:tc>
          <w:tcPr>
            <w:tcW w:w="3946" w:type="dxa"/>
            <w:tcBorders>
              <w:top w:val="single" w:sz="12" w:space="0" w:color="auto"/>
            </w:tcBorders>
          </w:tcPr>
          <w:p w:rsidR="00096BCC" w:rsidRPr="008E3C9B" w:rsidRDefault="00096BCC" w:rsidP="00E22A71">
            <w:r w:rsidRPr="008E3C9B">
              <w:t xml:space="preserve">Tel: </w:t>
            </w:r>
            <w:r>
              <w:t>+1 732-275-4646</w:t>
            </w:r>
          </w:p>
          <w:p w:rsidR="00096BCC" w:rsidRPr="008E3C9B" w:rsidRDefault="00096BCC" w:rsidP="00E22A71">
            <w:pPr>
              <w:spacing w:before="0"/>
            </w:pPr>
            <w:r w:rsidRPr="008E3C9B">
              <w:t xml:space="preserve">Email: </w:t>
            </w:r>
            <w:hyperlink r:id="rId10" w:history="1">
              <w:r w:rsidRPr="00F953EF">
                <w:rPr>
                  <w:rStyle w:val="Hyperlink"/>
                  <w:lang w:val="fr-FR"/>
                </w:rPr>
                <w:t>kamlam@fiberhome.com</w:t>
              </w:r>
            </w:hyperlink>
            <w:r>
              <w:rPr>
                <w:lang w:val="fr-FR"/>
              </w:rPr>
              <w:t xml:space="preserve"> </w:t>
            </w:r>
          </w:p>
        </w:tc>
      </w:tr>
      <w:tr w:rsidR="00096BCC" w:rsidRPr="008E3C9B" w:rsidTr="00E22A71">
        <w:trPr>
          <w:cantSplit/>
          <w:trHeight w:val="204"/>
        </w:trPr>
        <w:tc>
          <w:tcPr>
            <w:tcW w:w="1608" w:type="dxa"/>
            <w:gridSpan w:val="2"/>
            <w:tcBorders>
              <w:top w:val="single" w:sz="12" w:space="0" w:color="auto"/>
            </w:tcBorders>
          </w:tcPr>
          <w:p w:rsidR="00096BCC" w:rsidRPr="008E3C9B" w:rsidRDefault="00096BCC" w:rsidP="00E22A71">
            <w:pPr>
              <w:rPr>
                <w:b/>
                <w:bCs/>
                <w:lang w:val="fr-CH"/>
              </w:rPr>
            </w:pPr>
            <w:r w:rsidRPr="008E3C9B">
              <w:rPr>
                <w:b/>
                <w:bCs/>
                <w:lang w:val="fr-CH"/>
              </w:rPr>
              <w:t>Contact:</w:t>
            </w:r>
          </w:p>
        </w:tc>
        <w:tc>
          <w:tcPr>
            <w:tcW w:w="4369" w:type="dxa"/>
            <w:gridSpan w:val="4"/>
            <w:tcBorders>
              <w:top w:val="single" w:sz="12" w:space="0" w:color="auto"/>
            </w:tcBorders>
          </w:tcPr>
          <w:p w:rsidR="00096BCC" w:rsidRPr="008E3C9B" w:rsidRDefault="00096BCC" w:rsidP="00E22A71">
            <w:r w:rsidRPr="008E3C9B">
              <w:t>Scott Mansfield</w:t>
            </w:r>
          </w:p>
          <w:p w:rsidR="00096BCC" w:rsidRPr="008E3C9B" w:rsidRDefault="00096BCC" w:rsidP="00E22A71">
            <w:pPr>
              <w:spacing w:before="0"/>
            </w:pPr>
            <w:r w:rsidRPr="008E3C9B">
              <w:t>Associate Rapporteur Q14/15</w:t>
            </w:r>
          </w:p>
        </w:tc>
        <w:tc>
          <w:tcPr>
            <w:tcW w:w="3946" w:type="dxa"/>
            <w:tcBorders>
              <w:top w:val="single" w:sz="12" w:space="0" w:color="auto"/>
            </w:tcBorders>
          </w:tcPr>
          <w:p w:rsidR="00096BCC" w:rsidRPr="008E3C9B" w:rsidRDefault="00096BCC" w:rsidP="00E22A71">
            <w:r w:rsidRPr="008E3C9B">
              <w:t xml:space="preserve">Tel: +1 </w:t>
            </w:r>
            <w:r>
              <w:t>613-963-6171</w:t>
            </w:r>
          </w:p>
          <w:p w:rsidR="00096BCC" w:rsidRPr="008E3C9B" w:rsidRDefault="00096BCC" w:rsidP="00E22A71">
            <w:pPr>
              <w:spacing w:before="0"/>
            </w:pPr>
            <w:r w:rsidRPr="008E3C9B">
              <w:t xml:space="preserve">Email: </w:t>
            </w:r>
            <w:hyperlink r:id="rId11" w:history="1">
              <w:r w:rsidRPr="00F953EF">
                <w:rPr>
                  <w:rStyle w:val="Hyperlink"/>
                </w:rPr>
                <w:t>scott.mansfield@ericsson.com</w:t>
              </w:r>
            </w:hyperlink>
            <w:r>
              <w:t xml:space="preserve"> </w:t>
            </w:r>
            <w:bookmarkStart w:id="9" w:name="_GoBack"/>
            <w:bookmarkEnd w:id="9"/>
          </w:p>
        </w:tc>
      </w:tr>
    </w:tbl>
    <w:p w:rsidR="00443A14" w:rsidRDefault="00A37202" w:rsidP="00443A14">
      <w:r>
        <w:t xml:space="preserve">  </w:t>
      </w:r>
      <w:r w:rsidR="00443A14">
        <w:t xml:space="preserve">WP3/15 has initiated work to investigate the support of IMT-2020/5G requirements for the transport network. Q14/15 is responsible for the management/control aspects of the transport network. One of the important aspects of this work, from a management/control perspective, is the support of network slicing as defined by 3GPP. </w:t>
      </w:r>
    </w:p>
    <w:p w:rsidR="00443A14" w:rsidRDefault="00443A14" w:rsidP="00443A14">
      <w:r>
        <w:t>Q12/15 and Q14/15 are currently developing a Recommendation G.7702 “Architecture for SDN control of Transport Networks” we expect to initiate approval of this Recommendation in February 2018. From our work on this Recommendation and a review of the 3GPP architecture, it would appear that a Transport Network slice could be supported by a SDN client context. A SDN controller supports one or more client contexts. A client context holds</w:t>
      </w:r>
      <w:r w:rsidRPr="00E87ADE">
        <w:t xml:space="preserve"> a set of information including a Virtual Network (</w:t>
      </w:r>
      <w:r>
        <w:t>a subset of the data plane resources dedicated to a particular client</w:t>
      </w:r>
      <w:r w:rsidRPr="00E87ADE">
        <w:t>), as well as management-control functions</w:t>
      </w:r>
      <w:r>
        <w:t xml:space="preserve"> and interfaces required to support that client</w:t>
      </w:r>
      <w:r w:rsidRPr="00E87ADE">
        <w:t>.</w:t>
      </w:r>
      <w:r>
        <w:t xml:space="preserve"> For example, the transport network could provide an independent client context (with a dedicate set of transport </w:t>
      </w:r>
      <w:r>
        <w:lastRenderedPageBreak/>
        <w:t>resources and a dedicated/isolated management interface) to support each of the different service types (e.g.</w:t>
      </w:r>
      <w:r w:rsidRPr="00275047">
        <w:t xml:space="preserve"> </w:t>
      </w:r>
      <w:r>
        <w:t xml:space="preserve">the </w:t>
      </w:r>
      <w:r w:rsidRPr="00275047">
        <w:t xml:space="preserve">3 basis slice types: eMBB, URLLC and MIoT in </w:t>
      </w:r>
      <w:r>
        <w:t xml:space="preserve">defined in </w:t>
      </w:r>
      <w:r w:rsidRPr="00275047">
        <w:t>TS 23.501</w:t>
      </w:r>
      <w:r>
        <w:t>).</w:t>
      </w:r>
    </w:p>
    <w:p w:rsidR="00443A14" w:rsidRDefault="00443A14" w:rsidP="00443A14">
      <w:r>
        <w:t xml:space="preserve">Q14/15 is also working in cooperation with the ONF, MEF and TMF to develop a common information model. The ONF are using this model in an open source environment to provide an interface to the client context of an SDN controller. This is known as the Transport API (TAPI) </w:t>
      </w:r>
      <w:r w:rsidRPr="00443A14">
        <w:t xml:space="preserve">details are available from </w:t>
      </w:r>
      <w:hyperlink r:id="rId12" w:history="1">
        <w:r w:rsidRPr="00443A14">
          <w:rPr>
            <w:rStyle w:val="Hyperlink"/>
          </w:rPr>
          <w:t>https://github.com/OpenNetworkingFoundation/Snowmass-ONFOpenTransport/releases/tag/v2.0.0-RC3</w:t>
        </w:r>
      </w:hyperlink>
      <w:r w:rsidRPr="00443A14">
        <w:t>. This link provides a .zip file for download, an overview (and links to earlier versions) is provided in TAPI 2 WP_Final.docx. We suggest that the</w:t>
      </w:r>
      <w:r>
        <w:t xml:space="preserve"> representation of the transport network provided by TAPI could be a reasonable place to start the work of defining the management/control interface between the Transport Network and a 3GPP management system.</w:t>
      </w:r>
    </w:p>
    <w:p w:rsidR="00443A14" w:rsidRDefault="00443A14" w:rsidP="00443A14">
      <w:r>
        <w:t xml:space="preserve">It would appear that the transport network should only be concerned with the transport of the aggregate of the traffic in each slice type, i.e. the transport network would not have visibility of each of the E2E network slices that support individual service instances. </w:t>
      </w:r>
    </w:p>
    <w:p w:rsidR="00443A14" w:rsidRDefault="00443A14" w:rsidP="00443A14">
      <w:r>
        <w:t xml:space="preserve">What degree of visibility and control should the transport network provide? </w:t>
      </w:r>
    </w:p>
    <w:p w:rsidR="00443A14" w:rsidRDefault="00443A14" w:rsidP="00443A14">
      <w:pPr>
        <w:pStyle w:val="ListParagraph"/>
        <w:numPr>
          <w:ilvl w:val="0"/>
          <w:numId w:val="14"/>
        </w:numPr>
      </w:pPr>
      <w:r>
        <w:t xml:space="preserve">Fixed, preconfigured, links between 3GPP network functions or: </w:t>
      </w:r>
    </w:p>
    <w:p w:rsidR="00443A14" w:rsidRDefault="00443A14" w:rsidP="00443A14">
      <w:pPr>
        <w:pStyle w:val="ListParagraph"/>
        <w:numPr>
          <w:ilvl w:val="0"/>
          <w:numId w:val="14"/>
        </w:numPr>
      </w:pPr>
      <w:r>
        <w:t>Expose of some details of the transport network topology and capabilities (e.g. protection switching) and allow the 3GPP management system to configure the resources made available for each network slice or:</w:t>
      </w:r>
    </w:p>
    <w:p w:rsidR="00443A14" w:rsidRDefault="00443A14" w:rsidP="00443A14">
      <w:pPr>
        <w:pStyle w:val="ListParagraph"/>
        <w:numPr>
          <w:ilvl w:val="0"/>
          <w:numId w:val="14"/>
        </w:numPr>
      </w:pPr>
      <w:r>
        <w:t>A UNI style interface that allows connection services to be requested, without any visibility of the topology of the transport network.</w:t>
      </w:r>
    </w:p>
    <w:p w:rsidR="00443A14" w:rsidRDefault="00443A14" w:rsidP="00443A14">
      <w:r>
        <w:t>What information does the 3GPP management system require from the transport network both for the “static” transfer characteristics (e.g. capacity, latency, latency variation) and the current status (e.g. fault reports)? Note that the transport network includes the ability to monitor and report both failures and performance degradation.</w:t>
      </w:r>
    </w:p>
    <w:p w:rsidR="00443A14" w:rsidRDefault="00443A14" w:rsidP="00443A14">
      <w:r>
        <w:t>We note that 3GPP SA5 have the concept of a network slice template and we assume that the information from the transport network would probably need to be provided in the context of a template. We would appreciate your guidance on this.</w:t>
      </w:r>
    </w:p>
    <w:p w:rsidR="00443A14" w:rsidRDefault="00443A14" w:rsidP="00443A14">
      <w:r>
        <w:t>We look forward to establishing a cooperative relationship so that we can develop a management/control interface model that will allow a 3GPP management system to have the appropriate degree of visibility and control of a transport network.</w:t>
      </w:r>
    </w:p>
    <w:p w:rsidR="00443A14" w:rsidRDefault="00443A14" w:rsidP="00443A14">
      <w:r>
        <w:t>The next meeting of Q14/15 will be during the SG15 plenary meeting that will be held 29 January 2018 to 9 February 2018.</w:t>
      </w:r>
    </w:p>
    <w:p w:rsidR="00A37202" w:rsidRDefault="00A37202" w:rsidP="00A37202"/>
    <w:p w:rsidR="00DA6F17" w:rsidRPr="00AD2730" w:rsidRDefault="00A37202" w:rsidP="00DE7C5C">
      <w:pPr>
        <w:jc w:val="center"/>
      </w:pPr>
      <w:r>
        <w:t>_________________________</w:t>
      </w:r>
    </w:p>
    <w:sectPr w:rsidR="00DA6F17" w:rsidRPr="00AD2730" w:rsidSect="00330793">
      <w:headerReference w:type="even" r:id="rId13"/>
      <w:headerReference w:type="default" r:id="rId14"/>
      <w:pgSz w:w="11907" w:h="16840" w:code="9"/>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33E" w:rsidRDefault="00FA533E">
      <w:r>
        <w:separator/>
      </w:r>
    </w:p>
  </w:endnote>
  <w:endnote w:type="continuationSeparator" w:id="0">
    <w:p w:rsidR="00FA533E" w:rsidRDefault="00FA53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33E" w:rsidRDefault="00FA533E">
      <w:r>
        <w:separator/>
      </w:r>
    </w:p>
  </w:footnote>
  <w:footnote w:type="continuationSeparator" w:id="0">
    <w:p w:rsidR="00FA533E" w:rsidRDefault="00FA53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CA" w:rsidRDefault="00A53CCA">
    <w:pPr>
      <w:pStyle w:val="Header"/>
      <w:tabs>
        <w:tab w:val="left" w:pos="4680"/>
      </w:tabs>
      <w:jc w:val="left"/>
      <w:rPr>
        <w:sz w:val="24"/>
      </w:rPr>
    </w:pPr>
    <w:r>
      <w:rPr>
        <w:sz w:val="24"/>
      </w:rPr>
      <w:t>WD03</w:t>
    </w:r>
    <w:r>
      <w:rPr>
        <w:sz w:val="24"/>
      </w:rPr>
      <w:tab/>
      <w:t xml:space="preserve">- </w:t>
    </w:r>
    <w:r w:rsidR="00A73101">
      <w:rPr>
        <w:rStyle w:val="PageNumber"/>
        <w:sz w:val="24"/>
      </w:rPr>
      <w:fldChar w:fldCharType="begin"/>
    </w:r>
    <w:r>
      <w:rPr>
        <w:rStyle w:val="PageNumber"/>
        <w:sz w:val="24"/>
      </w:rPr>
      <w:instrText xml:space="preserve"> PAGE </w:instrText>
    </w:r>
    <w:r w:rsidR="00A73101">
      <w:rPr>
        <w:rStyle w:val="PageNumber"/>
        <w:sz w:val="24"/>
      </w:rPr>
      <w:fldChar w:fldCharType="separate"/>
    </w:r>
    <w:r>
      <w:rPr>
        <w:rStyle w:val="PageNumber"/>
        <w:noProof/>
        <w:sz w:val="24"/>
      </w:rPr>
      <w:t>2</w:t>
    </w:r>
    <w:r w:rsidR="00A73101">
      <w:rPr>
        <w:rStyle w:val="PageNumber"/>
        <w:sz w:val="24"/>
      </w:rPr>
      <w:fldChar w:fldCharType="end"/>
    </w:r>
    <w:r>
      <w:rPr>
        <w:sz w:val="2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793" w:rsidRPr="00330793" w:rsidRDefault="00330793" w:rsidP="00330793">
    <w:pPr>
      <w:pStyle w:val="Header"/>
      <w:spacing w:after="24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6F9F"/>
    <w:multiLevelType w:val="hybridMultilevel"/>
    <w:tmpl w:val="D248B9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435BD"/>
    <w:multiLevelType w:val="hybridMultilevel"/>
    <w:tmpl w:val="A9E66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74290C"/>
    <w:multiLevelType w:val="hybridMultilevel"/>
    <w:tmpl w:val="DA988CB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63130A"/>
    <w:multiLevelType w:val="hybridMultilevel"/>
    <w:tmpl w:val="275A098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41918"/>
    <w:multiLevelType w:val="hybridMultilevel"/>
    <w:tmpl w:val="B7C2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2704C"/>
    <w:multiLevelType w:val="hybridMultilevel"/>
    <w:tmpl w:val="A91AB3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F0E6C6E"/>
    <w:multiLevelType w:val="hybridMultilevel"/>
    <w:tmpl w:val="E8D49256"/>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8800FB"/>
    <w:multiLevelType w:val="hybridMultilevel"/>
    <w:tmpl w:val="7A36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728E4"/>
    <w:multiLevelType w:val="hybridMultilevel"/>
    <w:tmpl w:val="EA1AA1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DF615B"/>
    <w:multiLevelType w:val="hybridMultilevel"/>
    <w:tmpl w:val="366A11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6A328E"/>
    <w:multiLevelType w:val="hybridMultilevel"/>
    <w:tmpl w:val="7E060EA0"/>
    <w:lvl w:ilvl="0" w:tplc="500E7EBA">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nsid w:val="468769FE"/>
    <w:multiLevelType w:val="hybridMultilevel"/>
    <w:tmpl w:val="E8989C9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CD7CF2"/>
    <w:multiLevelType w:val="hybridMultilevel"/>
    <w:tmpl w:val="76A4F2F6"/>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7E49C2"/>
    <w:multiLevelType w:val="hybridMultilevel"/>
    <w:tmpl w:val="A8E2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7F4D49"/>
    <w:multiLevelType w:val="hybridMultilevel"/>
    <w:tmpl w:val="6F080400"/>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740839"/>
    <w:multiLevelType w:val="hybridMultilevel"/>
    <w:tmpl w:val="37A4FF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1753C6"/>
    <w:multiLevelType w:val="hybridMultilevel"/>
    <w:tmpl w:val="41A4C4E8"/>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440A16"/>
    <w:multiLevelType w:val="hybridMultilevel"/>
    <w:tmpl w:val="8BBC3712"/>
    <w:lvl w:ilvl="0" w:tplc="23EA468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715394"/>
    <w:multiLevelType w:val="hybridMultilevel"/>
    <w:tmpl w:val="37AE57AE"/>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A47B0F"/>
    <w:multiLevelType w:val="multilevel"/>
    <w:tmpl w:val="83C0C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C26434"/>
    <w:multiLevelType w:val="hybridMultilevel"/>
    <w:tmpl w:val="C98C97E8"/>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AD0153"/>
    <w:multiLevelType w:val="hybridMultilevel"/>
    <w:tmpl w:val="F4D40E3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E23F1B"/>
    <w:multiLevelType w:val="hybridMultilevel"/>
    <w:tmpl w:val="75EA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C255CF"/>
    <w:multiLevelType w:val="hybridMultilevel"/>
    <w:tmpl w:val="D548D00A"/>
    <w:lvl w:ilvl="0" w:tplc="04090001">
      <w:start w:val="1"/>
      <w:numFmt w:val="bullet"/>
      <w:lvlText w:val=""/>
      <w:lvlJc w:val="left"/>
      <w:pPr>
        <w:ind w:left="720" w:hanging="360"/>
      </w:pPr>
      <w:rPr>
        <w:rFonts w:ascii="Symbol" w:hAnsi="Symbol" w:hint="default"/>
      </w:rPr>
    </w:lvl>
    <w:lvl w:ilvl="1" w:tplc="500E7EBA">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D14C73"/>
    <w:multiLevelType w:val="hybridMultilevel"/>
    <w:tmpl w:val="39C4941E"/>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4"/>
  </w:num>
  <w:num w:numId="4">
    <w:abstractNumId w:val="10"/>
  </w:num>
  <w:num w:numId="5">
    <w:abstractNumId w:val="12"/>
  </w:num>
  <w:num w:numId="6">
    <w:abstractNumId w:val="2"/>
  </w:num>
  <w:num w:numId="7">
    <w:abstractNumId w:val="16"/>
  </w:num>
  <w:num w:numId="8">
    <w:abstractNumId w:val="14"/>
  </w:num>
  <w:num w:numId="9">
    <w:abstractNumId w:val="11"/>
  </w:num>
  <w:num w:numId="10">
    <w:abstractNumId w:val="22"/>
  </w:num>
  <w:num w:numId="11">
    <w:abstractNumId w:val="6"/>
  </w:num>
  <w:num w:numId="12">
    <w:abstractNumId w:val="21"/>
  </w:num>
  <w:num w:numId="13">
    <w:abstractNumId w:val="25"/>
  </w:num>
  <w:num w:numId="14">
    <w:abstractNumId w:val="5"/>
  </w:num>
  <w:num w:numId="15">
    <w:abstractNumId w:val="1"/>
  </w:num>
  <w:num w:numId="16">
    <w:abstractNumId w:val="3"/>
  </w:num>
  <w:num w:numId="17">
    <w:abstractNumId w:val="18"/>
  </w:num>
  <w:num w:numId="18">
    <w:abstractNumId w:val="19"/>
  </w:num>
  <w:num w:numId="19">
    <w:abstractNumId w:val="9"/>
  </w:num>
  <w:num w:numId="20">
    <w:abstractNumId w:val="13"/>
  </w:num>
  <w:num w:numId="21">
    <w:abstractNumId w:val="24"/>
  </w:num>
  <w:num w:numId="22">
    <w:abstractNumId w:val="0"/>
  </w:num>
  <w:num w:numId="23">
    <w:abstractNumId w:val="7"/>
  </w:num>
  <w:num w:numId="24">
    <w:abstractNumId w:val="17"/>
  </w:num>
  <w:num w:numId="25">
    <w:abstractNumId w:val="15"/>
  </w:num>
  <w:num w:numId="26">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de-DE" w:vendorID="9" w:dllVersion="512" w:checkStyle="0"/>
  <w:activeWritingStyle w:appName="MSWord" w:lang="fr-FR" w:vendorID="9" w:dllVersion="512" w:checkStyle="1"/>
  <w:activeWritingStyle w:appName="MSWord" w:lang="it-IT" w:vendorID="3" w:dllVersion="517" w:checkStyle="1"/>
  <w:activeWritingStyle w:appName="MSWord" w:lang="pl-PL" w:vendorID="12" w:dllVersion="512" w:checkStyle="1"/>
  <w:activeWritingStyle w:appName="MSWord" w:lang="sv-SE" w:vendorID="666" w:dllVersion="513" w:checkStyle="1"/>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3137CE"/>
    <w:rsid w:val="000001B0"/>
    <w:rsid w:val="000006B5"/>
    <w:rsid w:val="00000EAB"/>
    <w:rsid w:val="000010B4"/>
    <w:rsid w:val="0000140F"/>
    <w:rsid w:val="00001425"/>
    <w:rsid w:val="000032F7"/>
    <w:rsid w:val="00005810"/>
    <w:rsid w:val="00006CE2"/>
    <w:rsid w:val="00007531"/>
    <w:rsid w:val="00010E92"/>
    <w:rsid w:val="00012646"/>
    <w:rsid w:val="00013E1A"/>
    <w:rsid w:val="00016541"/>
    <w:rsid w:val="000168FA"/>
    <w:rsid w:val="00016A45"/>
    <w:rsid w:val="00016BE3"/>
    <w:rsid w:val="00020528"/>
    <w:rsid w:val="00020E21"/>
    <w:rsid w:val="00021992"/>
    <w:rsid w:val="0002406C"/>
    <w:rsid w:val="00024497"/>
    <w:rsid w:val="00024AFF"/>
    <w:rsid w:val="00024D4B"/>
    <w:rsid w:val="00024D9C"/>
    <w:rsid w:val="0002554B"/>
    <w:rsid w:val="00025FA3"/>
    <w:rsid w:val="000262C7"/>
    <w:rsid w:val="000262E6"/>
    <w:rsid w:val="000277A9"/>
    <w:rsid w:val="0003065A"/>
    <w:rsid w:val="000306D5"/>
    <w:rsid w:val="00031F9B"/>
    <w:rsid w:val="00032267"/>
    <w:rsid w:val="00032A5D"/>
    <w:rsid w:val="00033121"/>
    <w:rsid w:val="000337CC"/>
    <w:rsid w:val="000363E3"/>
    <w:rsid w:val="00037112"/>
    <w:rsid w:val="000375CA"/>
    <w:rsid w:val="00037E1A"/>
    <w:rsid w:val="00040ED3"/>
    <w:rsid w:val="00042F1E"/>
    <w:rsid w:val="00043800"/>
    <w:rsid w:val="00043B5D"/>
    <w:rsid w:val="00043BCB"/>
    <w:rsid w:val="000442CF"/>
    <w:rsid w:val="000442DE"/>
    <w:rsid w:val="000448F2"/>
    <w:rsid w:val="00044CA6"/>
    <w:rsid w:val="00045B66"/>
    <w:rsid w:val="00046592"/>
    <w:rsid w:val="000465F1"/>
    <w:rsid w:val="000467F9"/>
    <w:rsid w:val="000478AE"/>
    <w:rsid w:val="00047A3C"/>
    <w:rsid w:val="00047DD6"/>
    <w:rsid w:val="0005106B"/>
    <w:rsid w:val="00051B2F"/>
    <w:rsid w:val="00051C0E"/>
    <w:rsid w:val="000527D3"/>
    <w:rsid w:val="000550F2"/>
    <w:rsid w:val="00055E87"/>
    <w:rsid w:val="00056DC6"/>
    <w:rsid w:val="00057F30"/>
    <w:rsid w:val="00060779"/>
    <w:rsid w:val="00060899"/>
    <w:rsid w:val="00060907"/>
    <w:rsid w:val="00061941"/>
    <w:rsid w:val="000634E2"/>
    <w:rsid w:val="00064061"/>
    <w:rsid w:val="000647BB"/>
    <w:rsid w:val="000650C0"/>
    <w:rsid w:val="00065381"/>
    <w:rsid w:val="00065EE2"/>
    <w:rsid w:val="000665EB"/>
    <w:rsid w:val="00066D6A"/>
    <w:rsid w:val="000670BF"/>
    <w:rsid w:val="0006785F"/>
    <w:rsid w:val="00067867"/>
    <w:rsid w:val="00070099"/>
    <w:rsid w:val="0007299D"/>
    <w:rsid w:val="0007479E"/>
    <w:rsid w:val="0007485C"/>
    <w:rsid w:val="000748A7"/>
    <w:rsid w:val="00074AEE"/>
    <w:rsid w:val="00074BB1"/>
    <w:rsid w:val="000750FE"/>
    <w:rsid w:val="00076384"/>
    <w:rsid w:val="00076810"/>
    <w:rsid w:val="0008009B"/>
    <w:rsid w:val="00081537"/>
    <w:rsid w:val="000829EA"/>
    <w:rsid w:val="00084BF6"/>
    <w:rsid w:val="000857F0"/>
    <w:rsid w:val="000868A0"/>
    <w:rsid w:val="000872DC"/>
    <w:rsid w:val="00087E6D"/>
    <w:rsid w:val="000909E2"/>
    <w:rsid w:val="0009297F"/>
    <w:rsid w:val="00092EE1"/>
    <w:rsid w:val="0009321C"/>
    <w:rsid w:val="00093407"/>
    <w:rsid w:val="0009359C"/>
    <w:rsid w:val="00093969"/>
    <w:rsid w:val="00094374"/>
    <w:rsid w:val="00095073"/>
    <w:rsid w:val="0009618C"/>
    <w:rsid w:val="00096A30"/>
    <w:rsid w:val="00096BAC"/>
    <w:rsid w:val="00096BCC"/>
    <w:rsid w:val="00097C7E"/>
    <w:rsid w:val="00097DE3"/>
    <w:rsid w:val="00097E7A"/>
    <w:rsid w:val="000A0F02"/>
    <w:rsid w:val="000A32B4"/>
    <w:rsid w:val="000A430F"/>
    <w:rsid w:val="000A45C0"/>
    <w:rsid w:val="000A53C5"/>
    <w:rsid w:val="000A6512"/>
    <w:rsid w:val="000A686C"/>
    <w:rsid w:val="000A6988"/>
    <w:rsid w:val="000A6C15"/>
    <w:rsid w:val="000A70CA"/>
    <w:rsid w:val="000A7AA9"/>
    <w:rsid w:val="000B1FEE"/>
    <w:rsid w:val="000B31D8"/>
    <w:rsid w:val="000B50DD"/>
    <w:rsid w:val="000B5496"/>
    <w:rsid w:val="000B5F1F"/>
    <w:rsid w:val="000B6733"/>
    <w:rsid w:val="000B675D"/>
    <w:rsid w:val="000B6D7E"/>
    <w:rsid w:val="000B7B51"/>
    <w:rsid w:val="000C024A"/>
    <w:rsid w:val="000C05BC"/>
    <w:rsid w:val="000C0860"/>
    <w:rsid w:val="000C1E71"/>
    <w:rsid w:val="000C33DB"/>
    <w:rsid w:val="000C4243"/>
    <w:rsid w:val="000C445D"/>
    <w:rsid w:val="000C5AE5"/>
    <w:rsid w:val="000C69CA"/>
    <w:rsid w:val="000C6C69"/>
    <w:rsid w:val="000C7497"/>
    <w:rsid w:val="000C786B"/>
    <w:rsid w:val="000C79C1"/>
    <w:rsid w:val="000C7F71"/>
    <w:rsid w:val="000C7FF5"/>
    <w:rsid w:val="000D2144"/>
    <w:rsid w:val="000D2ADA"/>
    <w:rsid w:val="000D3DAE"/>
    <w:rsid w:val="000D56DF"/>
    <w:rsid w:val="000D653C"/>
    <w:rsid w:val="000D7A64"/>
    <w:rsid w:val="000E3F72"/>
    <w:rsid w:val="000E40F2"/>
    <w:rsid w:val="000E784D"/>
    <w:rsid w:val="000E7C39"/>
    <w:rsid w:val="000F01C2"/>
    <w:rsid w:val="000F1CA7"/>
    <w:rsid w:val="000F29F6"/>
    <w:rsid w:val="000F2B57"/>
    <w:rsid w:val="000F4E88"/>
    <w:rsid w:val="000F53A4"/>
    <w:rsid w:val="000F55A7"/>
    <w:rsid w:val="000F5E00"/>
    <w:rsid w:val="000F60C5"/>
    <w:rsid w:val="000F7246"/>
    <w:rsid w:val="000F7DD4"/>
    <w:rsid w:val="00100449"/>
    <w:rsid w:val="00100B9E"/>
    <w:rsid w:val="00101040"/>
    <w:rsid w:val="001014BC"/>
    <w:rsid w:val="00103DF5"/>
    <w:rsid w:val="0010567F"/>
    <w:rsid w:val="00105996"/>
    <w:rsid w:val="001060C0"/>
    <w:rsid w:val="00107614"/>
    <w:rsid w:val="00107841"/>
    <w:rsid w:val="00110023"/>
    <w:rsid w:val="00110A87"/>
    <w:rsid w:val="001117B3"/>
    <w:rsid w:val="00112F31"/>
    <w:rsid w:val="0011340F"/>
    <w:rsid w:val="001142E2"/>
    <w:rsid w:val="001151CC"/>
    <w:rsid w:val="00115B7E"/>
    <w:rsid w:val="00116850"/>
    <w:rsid w:val="00116A7E"/>
    <w:rsid w:val="00117039"/>
    <w:rsid w:val="0011775C"/>
    <w:rsid w:val="00117B9A"/>
    <w:rsid w:val="00120756"/>
    <w:rsid w:val="001208D6"/>
    <w:rsid w:val="001209AC"/>
    <w:rsid w:val="00120DA8"/>
    <w:rsid w:val="00122E6A"/>
    <w:rsid w:val="001239D7"/>
    <w:rsid w:val="00124359"/>
    <w:rsid w:val="00124DC1"/>
    <w:rsid w:val="00125857"/>
    <w:rsid w:val="00125B4C"/>
    <w:rsid w:val="00125DB0"/>
    <w:rsid w:val="001260CE"/>
    <w:rsid w:val="00130301"/>
    <w:rsid w:val="00131A74"/>
    <w:rsid w:val="001328E7"/>
    <w:rsid w:val="0013295F"/>
    <w:rsid w:val="00132E98"/>
    <w:rsid w:val="00134705"/>
    <w:rsid w:val="00134EB6"/>
    <w:rsid w:val="00135288"/>
    <w:rsid w:val="00135497"/>
    <w:rsid w:val="001355BA"/>
    <w:rsid w:val="00135A6F"/>
    <w:rsid w:val="00135B8C"/>
    <w:rsid w:val="00136437"/>
    <w:rsid w:val="00140134"/>
    <w:rsid w:val="001405E3"/>
    <w:rsid w:val="001413B5"/>
    <w:rsid w:val="00141C18"/>
    <w:rsid w:val="00143794"/>
    <w:rsid w:val="00143CB0"/>
    <w:rsid w:val="00144D75"/>
    <w:rsid w:val="00144DEE"/>
    <w:rsid w:val="00146023"/>
    <w:rsid w:val="001470AF"/>
    <w:rsid w:val="001472AF"/>
    <w:rsid w:val="00147AC0"/>
    <w:rsid w:val="00150260"/>
    <w:rsid w:val="00150CEE"/>
    <w:rsid w:val="00150E5F"/>
    <w:rsid w:val="0015103B"/>
    <w:rsid w:val="001525A4"/>
    <w:rsid w:val="0015374D"/>
    <w:rsid w:val="001556F8"/>
    <w:rsid w:val="00157846"/>
    <w:rsid w:val="001606A7"/>
    <w:rsid w:val="00160CE3"/>
    <w:rsid w:val="00162277"/>
    <w:rsid w:val="0016252B"/>
    <w:rsid w:val="00162709"/>
    <w:rsid w:val="00163427"/>
    <w:rsid w:val="00163BF9"/>
    <w:rsid w:val="0016423C"/>
    <w:rsid w:val="001658EC"/>
    <w:rsid w:val="00166BBC"/>
    <w:rsid w:val="00167074"/>
    <w:rsid w:val="00167507"/>
    <w:rsid w:val="0017025E"/>
    <w:rsid w:val="0017071D"/>
    <w:rsid w:val="00170880"/>
    <w:rsid w:val="00171040"/>
    <w:rsid w:val="001717CD"/>
    <w:rsid w:val="001719CE"/>
    <w:rsid w:val="00175390"/>
    <w:rsid w:val="00176422"/>
    <w:rsid w:val="001776A1"/>
    <w:rsid w:val="00177AD4"/>
    <w:rsid w:val="00180F69"/>
    <w:rsid w:val="001811AB"/>
    <w:rsid w:val="00181B57"/>
    <w:rsid w:val="001823A5"/>
    <w:rsid w:val="001828F3"/>
    <w:rsid w:val="001829C6"/>
    <w:rsid w:val="00182C4F"/>
    <w:rsid w:val="00182E1E"/>
    <w:rsid w:val="001830E0"/>
    <w:rsid w:val="00183DBE"/>
    <w:rsid w:val="00186A73"/>
    <w:rsid w:val="00186E1C"/>
    <w:rsid w:val="001906A5"/>
    <w:rsid w:val="00190DB8"/>
    <w:rsid w:val="00190E38"/>
    <w:rsid w:val="00190E80"/>
    <w:rsid w:val="00190F2E"/>
    <w:rsid w:val="00191AEF"/>
    <w:rsid w:val="001923BF"/>
    <w:rsid w:val="00192CED"/>
    <w:rsid w:val="0019301B"/>
    <w:rsid w:val="00193F5F"/>
    <w:rsid w:val="00195128"/>
    <w:rsid w:val="001953EB"/>
    <w:rsid w:val="00195689"/>
    <w:rsid w:val="0019592D"/>
    <w:rsid w:val="001967EC"/>
    <w:rsid w:val="001975C2"/>
    <w:rsid w:val="001A02C3"/>
    <w:rsid w:val="001A0C45"/>
    <w:rsid w:val="001A0C91"/>
    <w:rsid w:val="001A18E5"/>
    <w:rsid w:val="001A1B55"/>
    <w:rsid w:val="001A20D0"/>
    <w:rsid w:val="001A21B8"/>
    <w:rsid w:val="001A2E5E"/>
    <w:rsid w:val="001A3164"/>
    <w:rsid w:val="001A51FB"/>
    <w:rsid w:val="001A787B"/>
    <w:rsid w:val="001B0FED"/>
    <w:rsid w:val="001B209C"/>
    <w:rsid w:val="001B2251"/>
    <w:rsid w:val="001B278B"/>
    <w:rsid w:val="001B28F7"/>
    <w:rsid w:val="001B2A1F"/>
    <w:rsid w:val="001B423A"/>
    <w:rsid w:val="001B6CEA"/>
    <w:rsid w:val="001B7292"/>
    <w:rsid w:val="001B7473"/>
    <w:rsid w:val="001B7F71"/>
    <w:rsid w:val="001C0836"/>
    <w:rsid w:val="001C095E"/>
    <w:rsid w:val="001C0B20"/>
    <w:rsid w:val="001C1117"/>
    <w:rsid w:val="001C152E"/>
    <w:rsid w:val="001C1AE3"/>
    <w:rsid w:val="001C2032"/>
    <w:rsid w:val="001C2E1E"/>
    <w:rsid w:val="001C2E6B"/>
    <w:rsid w:val="001C406D"/>
    <w:rsid w:val="001C59CE"/>
    <w:rsid w:val="001C5F73"/>
    <w:rsid w:val="001C61EE"/>
    <w:rsid w:val="001C6EA1"/>
    <w:rsid w:val="001C7CE5"/>
    <w:rsid w:val="001D0177"/>
    <w:rsid w:val="001D0B55"/>
    <w:rsid w:val="001D0D91"/>
    <w:rsid w:val="001D1509"/>
    <w:rsid w:val="001D16E5"/>
    <w:rsid w:val="001D2216"/>
    <w:rsid w:val="001D2546"/>
    <w:rsid w:val="001D26CA"/>
    <w:rsid w:val="001D2FFF"/>
    <w:rsid w:val="001D377A"/>
    <w:rsid w:val="001D3B6B"/>
    <w:rsid w:val="001D44DA"/>
    <w:rsid w:val="001D4C0A"/>
    <w:rsid w:val="001D56C7"/>
    <w:rsid w:val="001D5A9F"/>
    <w:rsid w:val="001D5DA6"/>
    <w:rsid w:val="001D6181"/>
    <w:rsid w:val="001D74B5"/>
    <w:rsid w:val="001D7E8E"/>
    <w:rsid w:val="001E1863"/>
    <w:rsid w:val="001E1AB2"/>
    <w:rsid w:val="001E20B7"/>
    <w:rsid w:val="001E25E9"/>
    <w:rsid w:val="001E367C"/>
    <w:rsid w:val="001E481A"/>
    <w:rsid w:val="001E58CD"/>
    <w:rsid w:val="001E5A72"/>
    <w:rsid w:val="001E6304"/>
    <w:rsid w:val="001F02DE"/>
    <w:rsid w:val="001F0E19"/>
    <w:rsid w:val="001F3AE5"/>
    <w:rsid w:val="001F67E3"/>
    <w:rsid w:val="001F75EA"/>
    <w:rsid w:val="00200CCF"/>
    <w:rsid w:val="00202767"/>
    <w:rsid w:val="00202B91"/>
    <w:rsid w:val="00203B78"/>
    <w:rsid w:val="0020478E"/>
    <w:rsid w:val="00205777"/>
    <w:rsid w:val="00205EF0"/>
    <w:rsid w:val="00206A85"/>
    <w:rsid w:val="00206C65"/>
    <w:rsid w:val="00206E71"/>
    <w:rsid w:val="00206EDD"/>
    <w:rsid w:val="0020709F"/>
    <w:rsid w:val="002118FE"/>
    <w:rsid w:val="00211CAB"/>
    <w:rsid w:val="002125E0"/>
    <w:rsid w:val="0021400E"/>
    <w:rsid w:val="002140BE"/>
    <w:rsid w:val="00214424"/>
    <w:rsid w:val="002149E5"/>
    <w:rsid w:val="00214A7F"/>
    <w:rsid w:val="002152F0"/>
    <w:rsid w:val="00215807"/>
    <w:rsid w:val="00216164"/>
    <w:rsid w:val="00216856"/>
    <w:rsid w:val="002168DF"/>
    <w:rsid w:val="00216AC0"/>
    <w:rsid w:val="00216C55"/>
    <w:rsid w:val="00216CAA"/>
    <w:rsid w:val="00221C04"/>
    <w:rsid w:val="002221EF"/>
    <w:rsid w:val="00223122"/>
    <w:rsid w:val="002244A9"/>
    <w:rsid w:val="002244CC"/>
    <w:rsid w:val="002246D4"/>
    <w:rsid w:val="00224BFE"/>
    <w:rsid w:val="00227E73"/>
    <w:rsid w:val="00231A1A"/>
    <w:rsid w:val="00231B81"/>
    <w:rsid w:val="00233380"/>
    <w:rsid w:val="00233CFB"/>
    <w:rsid w:val="00233F80"/>
    <w:rsid w:val="00234D1E"/>
    <w:rsid w:val="00235A35"/>
    <w:rsid w:val="00235C6F"/>
    <w:rsid w:val="00236EB8"/>
    <w:rsid w:val="002370BB"/>
    <w:rsid w:val="00240261"/>
    <w:rsid w:val="00240C60"/>
    <w:rsid w:val="002419AD"/>
    <w:rsid w:val="00241A52"/>
    <w:rsid w:val="0024414B"/>
    <w:rsid w:val="002446A6"/>
    <w:rsid w:val="002456CA"/>
    <w:rsid w:val="00245F19"/>
    <w:rsid w:val="00247832"/>
    <w:rsid w:val="00250920"/>
    <w:rsid w:val="002512E7"/>
    <w:rsid w:val="00251D4C"/>
    <w:rsid w:val="0025207B"/>
    <w:rsid w:val="00252222"/>
    <w:rsid w:val="00252963"/>
    <w:rsid w:val="00252EBD"/>
    <w:rsid w:val="00253020"/>
    <w:rsid w:val="0025517F"/>
    <w:rsid w:val="002573A0"/>
    <w:rsid w:val="00257497"/>
    <w:rsid w:val="00257DF6"/>
    <w:rsid w:val="002602B6"/>
    <w:rsid w:val="00260355"/>
    <w:rsid w:val="00260827"/>
    <w:rsid w:val="00260856"/>
    <w:rsid w:val="00261A18"/>
    <w:rsid w:val="002626D1"/>
    <w:rsid w:val="00262885"/>
    <w:rsid w:val="00264CFF"/>
    <w:rsid w:val="00264FFC"/>
    <w:rsid w:val="0026541C"/>
    <w:rsid w:val="00265F0E"/>
    <w:rsid w:val="00267B44"/>
    <w:rsid w:val="00270DA3"/>
    <w:rsid w:val="00270FCB"/>
    <w:rsid w:val="0027102B"/>
    <w:rsid w:val="002728FF"/>
    <w:rsid w:val="002740B6"/>
    <w:rsid w:val="00277076"/>
    <w:rsid w:val="002770E6"/>
    <w:rsid w:val="00277CA7"/>
    <w:rsid w:val="00284189"/>
    <w:rsid w:val="00284F50"/>
    <w:rsid w:val="0028545C"/>
    <w:rsid w:val="0028559F"/>
    <w:rsid w:val="002869B0"/>
    <w:rsid w:val="00286F5D"/>
    <w:rsid w:val="002874E4"/>
    <w:rsid w:val="00287A2C"/>
    <w:rsid w:val="00287DFA"/>
    <w:rsid w:val="0029059C"/>
    <w:rsid w:val="002905D9"/>
    <w:rsid w:val="0029073A"/>
    <w:rsid w:val="00291E07"/>
    <w:rsid w:val="00293403"/>
    <w:rsid w:val="0029354C"/>
    <w:rsid w:val="002943D2"/>
    <w:rsid w:val="0029445B"/>
    <w:rsid w:val="00294478"/>
    <w:rsid w:val="00294CB2"/>
    <w:rsid w:val="002954C5"/>
    <w:rsid w:val="00296130"/>
    <w:rsid w:val="00296403"/>
    <w:rsid w:val="00296B40"/>
    <w:rsid w:val="00296FA0"/>
    <w:rsid w:val="002A1EB7"/>
    <w:rsid w:val="002A2236"/>
    <w:rsid w:val="002A23FD"/>
    <w:rsid w:val="002A2915"/>
    <w:rsid w:val="002A3E16"/>
    <w:rsid w:val="002A3E4F"/>
    <w:rsid w:val="002A5253"/>
    <w:rsid w:val="002A5B94"/>
    <w:rsid w:val="002A755B"/>
    <w:rsid w:val="002A7984"/>
    <w:rsid w:val="002A7E87"/>
    <w:rsid w:val="002B1294"/>
    <w:rsid w:val="002B129A"/>
    <w:rsid w:val="002B20BF"/>
    <w:rsid w:val="002B244B"/>
    <w:rsid w:val="002B257B"/>
    <w:rsid w:val="002B333F"/>
    <w:rsid w:val="002B3CEB"/>
    <w:rsid w:val="002B42AA"/>
    <w:rsid w:val="002B4643"/>
    <w:rsid w:val="002B4717"/>
    <w:rsid w:val="002B47BD"/>
    <w:rsid w:val="002B5493"/>
    <w:rsid w:val="002B58D6"/>
    <w:rsid w:val="002B6B9B"/>
    <w:rsid w:val="002B7724"/>
    <w:rsid w:val="002B7CB2"/>
    <w:rsid w:val="002C0B40"/>
    <w:rsid w:val="002C0C62"/>
    <w:rsid w:val="002C1103"/>
    <w:rsid w:val="002C1466"/>
    <w:rsid w:val="002C1BA2"/>
    <w:rsid w:val="002C2080"/>
    <w:rsid w:val="002C24C2"/>
    <w:rsid w:val="002C2ACE"/>
    <w:rsid w:val="002C4067"/>
    <w:rsid w:val="002C4232"/>
    <w:rsid w:val="002C4C8B"/>
    <w:rsid w:val="002C59EA"/>
    <w:rsid w:val="002C722B"/>
    <w:rsid w:val="002D011E"/>
    <w:rsid w:val="002D0152"/>
    <w:rsid w:val="002D060B"/>
    <w:rsid w:val="002D1291"/>
    <w:rsid w:val="002D1751"/>
    <w:rsid w:val="002D4CBC"/>
    <w:rsid w:val="002D5AB9"/>
    <w:rsid w:val="002D6405"/>
    <w:rsid w:val="002D666D"/>
    <w:rsid w:val="002D6F9E"/>
    <w:rsid w:val="002D7B42"/>
    <w:rsid w:val="002E030A"/>
    <w:rsid w:val="002E0873"/>
    <w:rsid w:val="002E4653"/>
    <w:rsid w:val="002E5BFE"/>
    <w:rsid w:val="002E6234"/>
    <w:rsid w:val="002E6DB4"/>
    <w:rsid w:val="002E729A"/>
    <w:rsid w:val="002E7937"/>
    <w:rsid w:val="002E7B9F"/>
    <w:rsid w:val="002F0379"/>
    <w:rsid w:val="002F0549"/>
    <w:rsid w:val="002F10DB"/>
    <w:rsid w:val="002F34D2"/>
    <w:rsid w:val="002F3880"/>
    <w:rsid w:val="002F3EBF"/>
    <w:rsid w:val="002F411A"/>
    <w:rsid w:val="002F43C5"/>
    <w:rsid w:val="002F4D3F"/>
    <w:rsid w:val="002F5123"/>
    <w:rsid w:val="002F57AE"/>
    <w:rsid w:val="002F6154"/>
    <w:rsid w:val="002F625C"/>
    <w:rsid w:val="002F62CD"/>
    <w:rsid w:val="002F6726"/>
    <w:rsid w:val="00300074"/>
    <w:rsid w:val="00300218"/>
    <w:rsid w:val="0030164D"/>
    <w:rsid w:val="00303EB1"/>
    <w:rsid w:val="003047EB"/>
    <w:rsid w:val="00307BDE"/>
    <w:rsid w:val="003100ED"/>
    <w:rsid w:val="00310480"/>
    <w:rsid w:val="003109FB"/>
    <w:rsid w:val="003124B3"/>
    <w:rsid w:val="00312EE6"/>
    <w:rsid w:val="003137CE"/>
    <w:rsid w:val="003167D4"/>
    <w:rsid w:val="0031681F"/>
    <w:rsid w:val="00316857"/>
    <w:rsid w:val="00316D24"/>
    <w:rsid w:val="0031741A"/>
    <w:rsid w:val="00317BDA"/>
    <w:rsid w:val="00321F1D"/>
    <w:rsid w:val="00323755"/>
    <w:rsid w:val="0032385D"/>
    <w:rsid w:val="00323B87"/>
    <w:rsid w:val="0032578D"/>
    <w:rsid w:val="00326B19"/>
    <w:rsid w:val="00327AB5"/>
    <w:rsid w:val="00327CC9"/>
    <w:rsid w:val="00330485"/>
    <w:rsid w:val="00330496"/>
    <w:rsid w:val="00330747"/>
    <w:rsid w:val="00330793"/>
    <w:rsid w:val="00330911"/>
    <w:rsid w:val="00332B9E"/>
    <w:rsid w:val="00334CCE"/>
    <w:rsid w:val="00334E00"/>
    <w:rsid w:val="00335267"/>
    <w:rsid w:val="00335350"/>
    <w:rsid w:val="00335D2D"/>
    <w:rsid w:val="00336331"/>
    <w:rsid w:val="00336A9C"/>
    <w:rsid w:val="00336BF0"/>
    <w:rsid w:val="00336C8A"/>
    <w:rsid w:val="0033704D"/>
    <w:rsid w:val="0033725C"/>
    <w:rsid w:val="00337264"/>
    <w:rsid w:val="00341523"/>
    <w:rsid w:val="00341C23"/>
    <w:rsid w:val="0034251A"/>
    <w:rsid w:val="00342D2E"/>
    <w:rsid w:val="0034388E"/>
    <w:rsid w:val="00344277"/>
    <w:rsid w:val="003444CD"/>
    <w:rsid w:val="003452A2"/>
    <w:rsid w:val="00346631"/>
    <w:rsid w:val="0035039A"/>
    <w:rsid w:val="003504A1"/>
    <w:rsid w:val="003504C3"/>
    <w:rsid w:val="00350E44"/>
    <w:rsid w:val="0035231C"/>
    <w:rsid w:val="00355025"/>
    <w:rsid w:val="00357A23"/>
    <w:rsid w:val="003601CD"/>
    <w:rsid w:val="00361609"/>
    <w:rsid w:val="00362C4F"/>
    <w:rsid w:val="0036384A"/>
    <w:rsid w:val="003640B4"/>
    <w:rsid w:val="0036441A"/>
    <w:rsid w:val="00365505"/>
    <w:rsid w:val="003656E0"/>
    <w:rsid w:val="00367A31"/>
    <w:rsid w:val="00367D05"/>
    <w:rsid w:val="00367EAE"/>
    <w:rsid w:val="00370106"/>
    <w:rsid w:val="0037012E"/>
    <w:rsid w:val="00370CA9"/>
    <w:rsid w:val="003737E5"/>
    <w:rsid w:val="00373EDB"/>
    <w:rsid w:val="003745E3"/>
    <w:rsid w:val="00375BCC"/>
    <w:rsid w:val="00381215"/>
    <w:rsid w:val="003816EB"/>
    <w:rsid w:val="00381ED8"/>
    <w:rsid w:val="003826D5"/>
    <w:rsid w:val="00383398"/>
    <w:rsid w:val="00387F6E"/>
    <w:rsid w:val="003908CD"/>
    <w:rsid w:val="00390A57"/>
    <w:rsid w:val="00390BA9"/>
    <w:rsid w:val="00392CA2"/>
    <w:rsid w:val="00392D66"/>
    <w:rsid w:val="00393CA6"/>
    <w:rsid w:val="00394B9A"/>
    <w:rsid w:val="0039522B"/>
    <w:rsid w:val="00395C6F"/>
    <w:rsid w:val="00396348"/>
    <w:rsid w:val="00396E75"/>
    <w:rsid w:val="003A0FF1"/>
    <w:rsid w:val="003A1AD0"/>
    <w:rsid w:val="003A207D"/>
    <w:rsid w:val="003A277C"/>
    <w:rsid w:val="003A3E6C"/>
    <w:rsid w:val="003A43C1"/>
    <w:rsid w:val="003A483E"/>
    <w:rsid w:val="003A5738"/>
    <w:rsid w:val="003A58CE"/>
    <w:rsid w:val="003A61F6"/>
    <w:rsid w:val="003A6A63"/>
    <w:rsid w:val="003B00DB"/>
    <w:rsid w:val="003B01E3"/>
    <w:rsid w:val="003B0CA8"/>
    <w:rsid w:val="003B1149"/>
    <w:rsid w:val="003B28E9"/>
    <w:rsid w:val="003B2A65"/>
    <w:rsid w:val="003B319E"/>
    <w:rsid w:val="003B3E92"/>
    <w:rsid w:val="003B4532"/>
    <w:rsid w:val="003B5092"/>
    <w:rsid w:val="003B5C47"/>
    <w:rsid w:val="003B6A9C"/>
    <w:rsid w:val="003B6EF6"/>
    <w:rsid w:val="003C0132"/>
    <w:rsid w:val="003C02B5"/>
    <w:rsid w:val="003C3503"/>
    <w:rsid w:val="003C4ABB"/>
    <w:rsid w:val="003C52CC"/>
    <w:rsid w:val="003C5E99"/>
    <w:rsid w:val="003C6BE4"/>
    <w:rsid w:val="003C7401"/>
    <w:rsid w:val="003C7A8B"/>
    <w:rsid w:val="003D05B7"/>
    <w:rsid w:val="003D0CDC"/>
    <w:rsid w:val="003D11EF"/>
    <w:rsid w:val="003D1A2F"/>
    <w:rsid w:val="003D232E"/>
    <w:rsid w:val="003D2C04"/>
    <w:rsid w:val="003D37A8"/>
    <w:rsid w:val="003D3B3A"/>
    <w:rsid w:val="003D3C4D"/>
    <w:rsid w:val="003D4B01"/>
    <w:rsid w:val="003D4E83"/>
    <w:rsid w:val="003D4F9F"/>
    <w:rsid w:val="003D5039"/>
    <w:rsid w:val="003D5CC5"/>
    <w:rsid w:val="003E03AC"/>
    <w:rsid w:val="003E03D6"/>
    <w:rsid w:val="003E16F7"/>
    <w:rsid w:val="003E25FD"/>
    <w:rsid w:val="003E2808"/>
    <w:rsid w:val="003E2D6D"/>
    <w:rsid w:val="003E2D7B"/>
    <w:rsid w:val="003E400A"/>
    <w:rsid w:val="003E457E"/>
    <w:rsid w:val="003E45AE"/>
    <w:rsid w:val="003E464E"/>
    <w:rsid w:val="003E467B"/>
    <w:rsid w:val="003E46EE"/>
    <w:rsid w:val="003E5993"/>
    <w:rsid w:val="003E7DD2"/>
    <w:rsid w:val="003F0E46"/>
    <w:rsid w:val="003F154D"/>
    <w:rsid w:val="003F2F30"/>
    <w:rsid w:val="003F39E2"/>
    <w:rsid w:val="003F4220"/>
    <w:rsid w:val="003F49B4"/>
    <w:rsid w:val="003F49C0"/>
    <w:rsid w:val="003F4AD9"/>
    <w:rsid w:val="003F5EC7"/>
    <w:rsid w:val="003F688F"/>
    <w:rsid w:val="003F774B"/>
    <w:rsid w:val="00400A99"/>
    <w:rsid w:val="00400C2F"/>
    <w:rsid w:val="00400E15"/>
    <w:rsid w:val="00400FD9"/>
    <w:rsid w:val="00401526"/>
    <w:rsid w:val="00401D0B"/>
    <w:rsid w:val="00402319"/>
    <w:rsid w:val="0040243F"/>
    <w:rsid w:val="00402B5B"/>
    <w:rsid w:val="00403800"/>
    <w:rsid w:val="00404595"/>
    <w:rsid w:val="00405A13"/>
    <w:rsid w:val="00405ACE"/>
    <w:rsid w:val="00406087"/>
    <w:rsid w:val="00406CC0"/>
    <w:rsid w:val="0041096C"/>
    <w:rsid w:val="00410989"/>
    <w:rsid w:val="00410AB3"/>
    <w:rsid w:val="00411EE8"/>
    <w:rsid w:val="0041261F"/>
    <w:rsid w:val="00412A9A"/>
    <w:rsid w:val="0041360D"/>
    <w:rsid w:val="00414B24"/>
    <w:rsid w:val="004152AD"/>
    <w:rsid w:val="00416BF1"/>
    <w:rsid w:val="00417BF8"/>
    <w:rsid w:val="00420B57"/>
    <w:rsid w:val="00421858"/>
    <w:rsid w:val="00422443"/>
    <w:rsid w:val="0042255C"/>
    <w:rsid w:val="00423579"/>
    <w:rsid w:val="004236AF"/>
    <w:rsid w:val="00425204"/>
    <w:rsid w:val="00425772"/>
    <w:rsid w:val="00427A6E"/>
    <w:rsid w:val="004316C4"/>
    <w:rsid w:val="00431923"/>
    <w:rsid w:val="0043247C"/>
    <w:rsid w:val="004332D8"/>
    <w:rsid w:val="00433942"/>
    <w:rsid w:val="00434EC4"/>
    <w:rsid w:val="00437A5E"/>
    <w:rsid w:val="00437DB3"/>
    <w:rsid w:val="004404A9"/>
    <w:rsid w:val="00441837"/>
    <w:rsid w:val="00442322"/>
    <w:rsid w:val="00442E89"/>
    <w:rsid w:val="00443A14"/>
    <w:rsid w:val="00443DB1"/>
    <w:rsid w:val="00443E8C"/>
    <w:rsid w:val="0044454A"/>
    <w:rsid w:val="00445482"/>
    <w:rsid w:val="004475A7"/>
    <w:rsid w:val="00447840"/>
    <w:rsid w:val="0045005F"/>
    <w:rsid w:val="0045065C"/>
    <w:rsid w:val="0045190B"/>
    <w:rsid w:val="00452870"/>
    <w:rsid w:val="004531B7"/>
    <w:rsid w:val="00453D4B"/>
    <w:rsid w:val="004542DC"/>
    <w:rsid w:val="00454C67"/>
    <w:rsid w:val="00456415"/>
    <w:rsid w:val="00456A1B"/>
    <w:rsid w:val="00456F83"/>
    <w:rsid w:val="004572F2"/>
    <w:rsid w:val="00461667"/>
    <w:rsid w:val="00462646"/>
    <w:rsid w:val="00463833"/>
    <w:rsid w:val="00463C10"/>
    <w:rsid w:val="00464E58"/>
    <w:rsid w:val="0046501C"/>
    <w:rsid w:val="00467145"/>
    <w:rsid w:val="00467223"/>
    <w:rsid w:val="004702FF"/>
    <w:rsid w:val="00471138"/>
    <w:rsid w:val="0047128B"/>
    <w:rsid w:val="00471A6F"/>
    <w:rsid w:val="00471B7E"/>
    <w:rsid w:val="0047265E"/>
    <w:rsid w:val="004727CB"/>
    <w:rsid w:val="00473F69"/>
    <w:rsid w:val="00474C9F"/>
    <w:rsid w:val="00476BE0"/>
    <w:rsid w:val="00477A71"/>
    <w:rsid w:val="00480917"/>
    <w:rsid w:val="00481726"/>
    <w:rsid w:val="00482996"/>
    <w:rsid w:val="004830D1"/>
    <w:rsid w:val="004831F0"/>
    <w:rsid w:val="0048342C"/>
    <w:rsid w:val="004852D3"/>
    <w:rsid w:val="004856E2"/>
    <w:rsid w:val="00485849"/>
    <w:rsid w:val="00485F4C"/>
    <w:rsid w:val="00485FC3"/>
    <w:rsid w:val="00487F4B"/>
    <w:rsid w:val="00490061"/>
    <w:rsid w:val="004907DE"/>
    <w:rsid w:val="00491076"/>
    <w:rsid w:val="00491F1F"/>
    <w:rsid w:val="00492B45"/>
    <w:rsid w:val="00492C9C"/>
    <w:rsid w:val="00493BB9"/>
    <w:rsid w:val="00494834"/>
    <w:rsid w:val="0049491F"/>
    <w:rsid w:val="00494D33"/>
    <w:rsid w:val="004952FF"/>
    <w:rsid w:val="00495ABA"/>
    <w:rsid w:val="00495CEA"/>
    <w:rsid w:val="00495D24"/>
    <w:rsid w:val="00495D36"/>
    <w:rsid w:val="004A1959"/>
    <w:rsid w:val="004A2B79"/>
    <w:rsid w:val="004A2F61"/>
    <w:rsid w:val="004A3886"/>
    <w:rsid w:val="004A3D24"/>
    <w:rsid w:val="004A3DBD"/>
    <w:rsid w:val="004A4047"/>
    <w:rsid w:val="004A73E3"/>
    <w:rsid w:val="004A7658"/>
    <w:rsid w:val="004B1119"/>
    <w:rsid w:val="004B2520"/>
    <w:rsid w:val="004B2808"/>
    <w:rsid w:val="004B30D7"/>
    <w:rsid w:val="004B32E7"/>
    <w:rsid w:val="004B4D48"/>
    <w:rsid w:val="004B6DB8"/>
    <w:rsid w:val="004B6DFD"/>
    <w:rsid w:val="004B7D39"/>
    <w:rsid w:val="004B7E8B"/>
    <w:rsid w:val="004C038E"/>
    <w:rsid w:val="004C0A83"/>
    <w:rsid w:val="004C17F2"/>
    <w:rsid w:val="004C18AB"/>
    <w:rsid w:val="004C26F5"/>
    <w:rsid w:val="004C3050"/>
    <w:rsid w:val="004C363A"/>
    <w:rsid w:val="004C3EC7"/>
    <w:rsid w:val="004C4D7F"/>
    <w:rsid w:val="004C53E6"/>
    <w:rsid w:val="004C6086"/>
    <w:rsid w:val="004C67C1"/>
    <w:rsid w:val="004C6C53"/>
    <w:rsid w:val="004C6F33"/>
    <w:rsid w:val="004C759E"/>
    <w:rsid w:val="004C7841"/>
    <w:rsid w:val="004D1AAF"/>
    <w:rsid w:val="004D33B8"/>
    <w:rsid w:val="004D3AD7"/>
    <w:rsid w:val="004D61CD"/>
    <w:rsid w:val="004D6551"/>
    <w:rsid w:val="004D7217"/>
    <w:rsid w:val="004D74DF"/>
    <w:rsid w:val="004E06CF"/>
    <w:rsid w:val="004E1107"/>
    <w:rsid w:val="004E138B"/>
    <w:rsid w:val="004E1AC5"/>
    <w:rsid w:val="004E22A9"/>
    <w:rsid w:val="004E2AE5"/>
    <w:rsid w:val="004E3331"/>
    <w:rsid w:val="004E3932"/>
    <w:rsid w:val="004E4B74"/>
    <w:rsid w:val="004E5282"/>
    <w:rsid w:val="004E5864"/>
    <w:rsid w:val="004E5B74"/>
    <w:rsid w:val="004F005F"/>
    <w:rsid w:val="004F0604"/>
    <w:rsid w:val="004F0677"/>
    <w:rsid w:val="004F0CFD"/>
    <w:rsid w:val="004F2560"/>
    <w:rsid w:val="004F30BC"/>
    <w:rsid w:val="004F4A4B"/>
    <w:rsid w:val="004F4ECD"/>
    <w:rsid w:val="004F5E95"/>
    <w:rsid w:val="004F6707"/>
    <w:rsid w:val="004F77B0"/>
    <w:rsid w:val="00501097"/>
    <w:rsid w:val="0050158C"/>
    <w:rsid w:val="0050166F"/>
    <w:rsid w:val="00501A2F"/>
    <w:rsid w:val="005020D5"/>
    <w:rsid w:val="005021FB"/>
    <w:rsid w:val="00504CAE"/>
    <w:rsid w:val="00504FAB"/>
    <w:rsid w:val="005059B6"/>
    <w:rsid w:val="0050641B"/>
    <w:rsid w:val="00507063"/>
    <w:rsid w:val="00507D42"/>
    <w:rsid w:val="00507F76"/>
    <w:rsid w:val="005101C9"/>
    <w:rsid w:val="0051074B"/>
    <w:rsid w:val="005107A4"/>
    <w:rsid w:val="005118D7"/>
    <w:rsid w:val="005145E6"/>
    <w:rsid w:val="00515140"/>
    <w:rsid w:val="00515322"/>
    <w:rsid w:val="0051620F"/>
    <w:rsid w:val="005178A4"/>
    <w:rsid w:val="00521084"/>
    <w:rsid w:val="00521855"/>
    <w:rsid w:val="005222B5"/>
    <w:rsid w:val="00522ACA"/>
    <w:rsid w:val="00522AEC"/>
    <w:rsid w:val="005243AA"/>
    <w:rsid w:val="005249C7"/>
    <w:rsid w:val="00524E82"/>
    <w:rsid w:val="005265F7"/>
    <w:rsid w:val="0052663F"/>
    <w:rsid w:val="005267D5"/>
    <w:rsid w:val="005302D7"/>
    <w:rsid w:val="0053122F"/>
    <w:rsid w:val="005315F0"/>
    <w:rsid w:val="00531B78"/>
    <w:rsid w:val="0053357E"/>
    <w:rsid w:val="00533822"/>
    <w:rsid w:val="00534122"/>
    <w:rsid w:val="005345E6"/>
    <w:rsid w:val="00534BE2"/>
    <w:rsid w:val="00534EC6"/>
    <w:rsid w:val="00536849"/>
    <w:rsid w:val="00537985"/>
    <w:rsid w:val="00540254"/>
    <w:rsid w:val="00540661"/>
    <w:rsid w:val="00541460"/>
    <w:rsid w:val="005421D0"/>
    <w:rsid w:val="0054359A"/>
    <w:rsid w:val="005440BC"/>
    <w:rsid w:val="005443F6"/>
    <w:rsid w:val="00544C15"/>
    <w:rsid w:val="00545E3A"/>
    <w:rsid w:val="0054695F"/>
    <w:rsid w:val="00547019"/>
    <w:rsid w:val="00547BEA"/>
    <w:rsid w:val="00547FEF"/>
    <w:rsid w:val="00550933"/>
    <w:rsid w:val="00551831"/>
    <w:rsid w:val="00553A19"/>
    <w:rsid w:val="00554A69"/>
    <w:rsid w:val="00555BCD"/>
    <w:rsid w:val="00556967"/>
    <w:rsid w:val="00560C2D"/>
    <w:rsid w:val="0056107C"/>
    <w:rsid w:val="00561B3F"/>
    <w:rsid w:val="00563313"/>
    <w:rsid w:val="00563C79"/>
    <w:rsid w:val="00563DEF"/>
    <w:rsid w:val="005650DE"/>
    <w:rsid w:val="00570556"/>
    <w:rsid w:val="0057123C"/>
    <w:rsid w:val="00571242"/>
    <w:rsid w:val="00571577"/>
    <w:rsid w:val="005727AF"/>
    <w:rsid w:val="005735BE"/>
    <w:rsid w:val="005750EA"/>
    <w:rsid w:val="00575DFD"/>
    <w:rsid w:val="005763DA"/>
    <w:rsid w:val="005764E5"/>
    <w:rsid w:val="0057703D"/>
    <w:rsid w:val="0057721C"/>
    <w:rsid w:val="00580B4D"/>
    <w:rsid w:val="00581F4D"/>
    <w:rsid w:val="005831C4"/>
    <w:rsid w:val="0058358B"/>
    <w:rsid w:val="00583BCD"/>
    <w:rsid w:val="00583C08"/>
    <w:rsid w:val="00583E1D"/>
    <w:rsid w:val="00584F9A"/>
    <w:rsid w:val="0058667F"/>
    <w:rsid w:val="00586FB4"/>
    <w:rsid w:val="00586FE5"/>
    <w:rsid w:val="0058795D"/>
    <w:rsid w:val="00590863"/>
    <w:rsid w:val="005947FA"/>
    <w:rsid w:val="0059563D"/>
    <w:rsid w:val="00596D12"/>
    <w:rsid w:val="00596D7A"/>
    <w:rsid w:val="005A06E9"/>
    <w:rsid w:val="005A0989"/>
    <w:rsid w:val="005A0C75"/>
    <w:rsid w:val="005A22E2"/>
    <w:rsid w:val="005A301A"/>
    <w:rsid w:val="005A3A09"/>
    <w:rsid w:val="005A3AC8"/>
    <w:rsid w:val="005A4C5C"/>
    <w:rsid w:val="005A4C99"/>
    <w:rsid w:val="005A54DE"/>
    <w:rsid w:val="005A6FE5"/>
    <w:rsid w:val="005A72DA"/>
    <w:rsid w:val="005B0957"/>
    <w:rsid w:val="005B0F41"/>
    <w:rsid w:val="005B4A9C"/>
    <w:rsid w:val="005B4D13"/>
    <w:rsid w:val="005B513E"/>
    <w:rsid w:val="005B5238"/>
    <w:rsid w:val="005B5A34"/>
    <w:rsid w:val="005B6495"/>
    <w:rsid w:val="005C075D"/>
    <w:rsid w:val="005C0BDE"/>
    <w:rsid w:val="005C2ED6"/>
    <w:rsid w:val="005C33D1"/>
    <w:rsid w:val="005C3628"/>
    <w:rsid w:val="005C3CD3"/>
    <w:rsid w:val="005C4EF1"/>
    <w:rsid w:val="005C533F"/>
    <w:rsid w:val="005C535B"/>
    <w:rsid w:val="005C59BE"/>
    <w:rsid w:val="005C67AD"/>
    <w:rsid w:val="005C7091"/>
    <w:rsid w:val="005C7D34"/>
    <w:rsid w:val="005D03EA"/>
    <w:rsid w:val="005D07DD"/>
    <w:rsid w:val="005D0E8F"/>
    <w:rsid w:val="005D104F"/>
    <w:rsid w:val="005D1458"/>
    <w:rsid w:val="005D1DD9"/>
    <w:rsid w:val="005D2C09"/>
    <w:rsid w:val="005D2DFA"/>
    <w:rsid w:val="005D34DD"/>
    <w:rsid w:val="005D3746"/>
    <w:rsid w:val="005D385B"/>
    <w:rsid w:val="005D4248"/>
    <w:rsid w:val="005D4477"/>
    <w:rsid w:val="005D4A87"/>
    <w:rsid w:val="005D6218"/>
    <w:rsid w:val="005D6360"/>
    <w:rsid w:val="005D652D"/>
    <w:rsid w:val="005D67BB"/>
    <w:rsid w:val="005D7986"/>
    <w:rsid w:val="005E0DCF"/>
    <w:rsid w:val="005E3314"/>
    <w:rsid w:val="005E3D74"/>
    <w:rsid w:val="005E3D9F"/>
    <w:rsid w:val="005E4C04"/>
    <w:rsid w:val="005E501D"/>
    <w:rsid w:val="005E60CD"/>
    <w:rsid w:val="005E74B6"/>
    <w:rsid w:val="005E7F79"/>
    <w:rsid w:val="005F0E51"/>
    <w:rsid w:val="005F1C66"/>
    <w:rsid w:val="005F1D1E"/>
    <w:rsid w:val="005F2C29"/>
    <w:rsid w:val="005F31CC"/>
    <w:rsid w:val="005F4087"/>
    <w:rsid w:val="005F54A4"/>
    <w:rsid w:val="005F559E"/>
    <w:rsid w:val="005F5CEB"/>
    <w:rsid w:val="005F5D4B"/>
    <w:rsid w:val="005F67D3"/>
    <w:rsid w:val="00600ECC"/>
    <w:rsid w:val="00601580"/>
    <w:rsid w:val="006023A4"/>
    <w:rsid w:val="00602C75"/>
    <w:rsid w:val="00603826"/>
    <w:rsid w:val="00603A07"/>
    <w:rsid w:val="00603EE0"/>
    <w:rsid w:val="00604885"/>
    <w:rsid w:val="00606233"/>
    <w:rsid w:val="00610256"/>
    <w:rsid w:val="0061098D"/>
    <w:rsid w:val="00610BDB"/>
    <w:rsid w:val="0061147E"/>
    <w:rsid w:val="0061363D"/>
    <w:rsid w:val="006165E9"/>
    <w:rsid w:val="00616EB9"/>
    <w:rsid w:val="00617698"/>
    <w:rsid w:val="0061795E"/>
    <w:rsid w:val="0062065C"/>
    <w:rsid w:val="006216DA"/>
    <w:rsid w:val="006217DF"/>
    <w:rsid w:val="00621802"/>
    <w:rsid w:val="00621AFC"/>
    <w:rsid w:val="00622722"/>
    <w:rsid w:val="00624A8D"/>
    <w:rsid w:val="00624E13"/>
    <w:rsid w:val="0062601D"/>
    <w:rsid w:val="00626974"/>
    <w:rsid w:val="00626AA8"/>
    <w:rsid w:val="00627CB7"/>
    <w:rsid w:val="00627D2A"/>
    <w:rsid w:val="0063107B"/>
    <w:rsid w:val="006319D3"/>
    <w:rsid w:val="00632CE9"/>
    <w:rsid w:val="00634626"/>
    <w:rsid w:val="00635455"/>
    <w:rsid w:val="00635EF9"/>
    <w:rsid w:val="00636B55"/>
    <w:rsid w:val="006370B4"/>
    <w:rsid w:val="00640C68"/>
    <w:rsid w:val="00641014"/>
    <w:rsid w:val="0064177F"/>
    <w:rsid w:val="00642E84"/>
    <w:rsid w:val="00643936"/>
    <w:rsid w:val="00644673"/>
    <w:rsid w:val="006449CE"/>
    <w:rsid w:val="0064578A"/>
    <w:rsid w:val="006457B4"/>
    <w:rsid w:val="00647D78"/>
    <w:rsid w:val="00650583"/>
    <w:rsid w:val="006550D2"/>
    <w:rsid w:val="00655736"/>
    <w:rsid w:val="00656145"/>
    <w:rsid w:val="00656DD8"/>
    <w:rsid w:val="00660203"/>
    <w:rsid w:val="00660F22"/>
    <w:rsid w:val="00660F8C"/>
    <w:rsid w:val="006611A3"/>
    <w:rsid w:val="00661961"/>
    <w:rsid w:val="00662A01"/>
    <w:rsid w:val="00662CC1"/>
    <w:rsid w:val="00663121"/>
    <w:rsid w:val="00663982"/>
    <w:rsid w:val="00664DC5"/>
    <w:rsid w:val="00665FB6"/>
    <w:rsid w:val="00666035"/>
    <w:rsid w:val="006671A7"/>
    <w:rsid w:val="006673EB"/>
    <w:rsid w:val="00671587"/>
    <w:rsid w:val="006728F2"/>
    <w:rsid w:val="00672DEE"/>
    <w:rsid w:val="006737A8"/>
    <w:rsid w:val="006737B0"/>
    <w:rsid w:val="00673ADE"/>
    <w:rsid w:val="00674CBD"/>
    <w:rsid w:val="00675976"/>
    <w:rsid w:val="00675A97"/>
    <w:rsid w:val="00676F3D"/>
    <w:rsid w:val="0067790C"/>
    <w:rsid w:val="006804F9"/>
    <w:rsid w:val="006812BD"/>
    <w:rsid w:val="0068166A"/>
    <w:rsid w:val="00681D0F"/>
    <w:rsid w:val="00682016"/>
    <w:rsid w:val="006822FC"/>
    <w:rsid w:val="00683334"/>
    <w:rsid w:val="00683543"/>
    <w:rsid w:val="00684496"/>
    <w:rsid w:val="00684B60"/>
    <w:rsid w:val="00684FCD"/>
    <w:rsid w:val="00686CCB"/>
    <w:rsid w:val="0069033E"/>
    <w:rsid w:val="00690474"/>
    <w:rsid w:val="00690A24"/>
    <w:rsid w:val="00690E02"/>
    <w:rsid w:val="006918D2"/>
    <w:rsid w:val="006925D2"/>
    <w:rsid w:val="00694CCD"/>
    <w:rsid w:val="006951D1"/>
    <w:rsid w:val="006A023B"/>
    <w:rsid w:val="006A0DFA"/>
    <w:rsid w:val="006A0F42"/>
    <w:rsid w:val="006A1CE2"/>
    <w:rsid w:val="006A31DF"/>
    <w:rsid w:val="006A37AB"/>
    <w:rsid w:val="006A46F3"/>
    <w:rsid w:val="006A4EDA"/>
    <w:rsid w:val="006A56E3"/>
    <w:rsid w:val="006A7A40"/>
    <w:rsid w:val="006B0BA5"/>
    <w:rsid w:val="006B139A"/>
    <w:rsid w:val="006B1CCE"/>
    <w:rsid w:val="006B25EB"/>
    <w:rsid w:val="006B2667"/>
    <w:rsid w:val="006B28FD"/>
    <w:rsid w:val="006B36B2"/>
    <w:rsid w:val="006B4B83"/>
    <w:rsid w:val="006B5351"/>
    <w:rsid w:val="006B56B2"/>
    <w:rsid w:val="006B714A"/>
    <w:rsid w:val="006B7BBD"/>
    <w:rsid w:val="006B7C22"/>
    <w:rsid w:val="006B7EEF"/>
    <w:rsid w:val="006C0994"/>
    <w:rsid w:val="006C0A1E"/>
    <w:rsid w:val="006C0B5F"/>
    <w:rsid w:val="006C1AA7"/>
    <w:rsid w:val="006C3075"/>
    <w:rsid w:val="006C34FE"/>
    <w:rsid w:val="006C3E8B"/>
    <w:rsid w:val="006C411F"/>
    <w:rsid w:val="006C437C"/>
    <w:rsid w:val="006C565C"/>
    <w:rsid w:val="006C597B"/>
    <w:rsid w:val="006C5BCE"/>
    <w:rsid w:val="006C605E"/>
    <w:rsid w:val="006C7853"/>
    <w:rsid w:val="006C7B52"/>
    <w:rsid w:val="006C7DC5"/>
    <w:rsid w:val="006C7ECD"/>
    <w:rsid w:val="006D075D"/>
    <w:rsid w:val="006D0F88"/>
    <w:rsid w:val="006D1CF8"/>
    <w:rsid w:val="006D32E5"/>
    <w:rsid w:val="006D5002"/>
    <w:rsid w:val="006D58CE"/>
    <w:rsid w:val="006D5A1D"/>
    <w:rsid w:val="006D5D5E"/>
    <w:rsid w:val="006D5D72"/>
    <w:rsid w:val="006D5E4E"/>
    <w:rsid w:val="006D65E8"/>
    <w:rsid w:val="006D7346"/>
    <w:rsid w:val="006D773E"/>
    <w:rsid w:val="006E05D9"/>
    <w:rsid w:val="006E0A10"/>
    <w:rsid w:val="006E1F99"/>
    <w:rsid w:val="006E24A8"/>
    <w:rsid w:val="006E2AB6"/>
    <w:rsid w:val="006E3739"/>
    <w:rsid w:val="006E3DBF"/>
    <w:rsid w:val="006E5E2B"/>
    <w:rsid w:val="006E5FD1"/>
    <w:rsid w:val="006E6871"/>
    <w:rsid w:val="006E6E75"/>
    <w:rsid w:val="006E72C9"/>
    <w:rsid w:val="006E7DE7"/>
    <w:rsid w:val="006F0F59"/>
    <w:rsid w:val="006F20B7"/>
    <w:rsid w:val="006F26A3"/>
    <w:rsid w:val="006F3283"/>
    <w:rsid w:val="006F347F"/>
    <w:rsid w:val="006F3585"/>
    <w:rsid w:val="006F4866"/>
    <w:rsid w:val="006F4A4D"/>
    <w:rsid w:val="006F4AB3"/>
    <w:rsid w:val="006F60B6"/>
    <w:rsid w:val="006F6343"/>
    <w:rsid w:val="006F63AC"/>
    <w:rsid w:val="00701A7F"/>
    <w:rsid w:val="00701F48"/>
    <w:rsid w:val="00702691"/>
    <w:rsid w:val="007028C3"/>
    <w:rsid w:val="00702CEE"/>
    <w:rsid w:val="00703103"/>
    <w:rsid w:val="007034E6"/>
    <w:rsid w:val="007043A6"/>
    <w:rsid w:val="00704FFA"/>
    <w:rsid w:val="00707258"/>
    <w:rsid w:val="0070775F"/>
    <w:rsid w:val="0071032E"/>
    <w:rsid w:val="00710AC9"/>
    <w:rsid w:val="00711017"/>
    <w:rsid w:val="007119D7"/>
    <w:rsid w:val="00712EC4"/>
    <w:rsid w:val="0071397B"/>
    <w:rsid w:val="00713BF0"/>
    <w:rsid w:val="00713FA1"/>
    <w:rsid w:val="00714039"/>
    <w:rsid w:val="00715820"/>
    <w:rsid w:val="00715E8F"/>
    <w:rsid w:val="00716B27"/>
    <w:rsid w:val="00717494"/>
    <w:rsid w:val="00720CC0"/>
    <w:rsid w:val="00720EDB"/>
    <w:rsid w:val="00721DCD"/>
    <w:rsid w:val="007230A0"/>
    <w:rsid w:val="007246FE"/>
    <w:rsid w:val="0072484E"/>
    <w:rsid w:val="00724882"/>
    <w:rsid w:val="007250D4"/>
    <w:rsid w:val="007275C5"/>
    <w:rsid w:val="007308A4"/>
    <w:rsid w:val="00730975"/>
    <w:rsid w:val="0073179C"/>
    <w:rsid w:val="00733173"/>
    <w:rsid w:val="00734809"/>
    <w:rsid w:val="00734845"/>
    <w:rsid w:val="00736316"/>
    <w:rsid w:val="00736CCB"/>
    <w:rsid w:val="007371DA"/>
    <w:rsid w:val="00737EB0"/>
    <w:rsid w:val="00737F29"/>
    <w:rsid w:val="00740943"/>
    <w:rsid w:val="00740BE1"/>
    <w:rsid w:val="00740C3B"/>
    <w:rsid w:val="0074131F"/>
    <w:rsid w:val="0074196A"/>
    <w:rsid w:val="0074305F"/>
    <w:rsid w:val="00744191"/>
    <w:rsid w:val="00744D6F"/>
    <w:rsid w:val="00745159"/>
    <w:rsid w:val="007454C3"/>
    <w:rsid w:val="00745A40"/>
    <w:rsid w:val="00746E5B"/>
    <w:rsid w:val="00747A3F"/>
    <w:rsid w:val="00750612"/>
    <w:rsid w:val="00751680"/>
    <w:rsid w:val="0075198B"/>
    <w:rsid w:val="00752D9C"/>
    <w:rsid w:val="00752E42"/>
    <w:rsid w:val="007538B1"/>
    <w:rsid w:val="007570D0"/>
    <w:rsid w:val="0075758C"/>
    <w:rsid w:val="00757AB1"/>
    <w:rsid w:val="00757AB4"/>
    <w:rsid w:val="00760652"/>
    <w:rsid w:val="00760C05"/>
    <w:rsid w:val="007612BF"/>
    <w:rsid w:val="00761A02"/>
    <w:rsid w:val="00761FC7"/>
    <w:rsid w:val="0076456E"/>
    <w:rsid w:val="00764DF7"/>
    <w:rsid w:val="00767206"/>
    <w:rsid w:val="007676DF"/>
    <w:rsid w:val="007679CB"/>
    <w:rsid w:val="00767D33"/>
    <w:rsid w:val="00767DFA"/>
    <w:rsid w:val="00770E7B"/>
    <w:rsid w:val="007713B0"/>
    <w:rsid w:val="00771D95"/>
    <w:rsid w:val="00773927"/>
    <w:rsid w:val="00774EF5"/>
    <w:rsid w:val="00777C9F"/>
    <w:rsid w:val="00780FA5"/>
    <w:rsid w:val="00781248"/>
    <w:rsid w:val="007812D4"/>
    <w:rsid w:val="00781460"/>
    <w:rsid w:val="00781EEE"/>
    <w:rsid w:val="007828A4"/>
    <w:rsid w:val="007830D3"/>
    <w:rsid w:val="0078342F"/>
    <w:rsid w:val="007839BD"/>
    <w:rsid w:val="00783C9E"/>
    <w:rsid w:val="007857BF"/>
    <w:rsid w:val="00785A21"/>
    <w:rsid w:val="00785C6D"/>
    <w:rsid w:val="007860A9"/>
    <w:rsid w:val="00786431"/>
    <w:rsid w:val="00786451"/>
    <w:rsid w:val="0078757E"/>
    <w:rsid w:val="007903E7"/>
    <w:rsid w:val="00790494"/>
    <w:rsid w:val="00790785"/>
    <w:rsid w:val="00790D4E"/>
    <w:rsid w:val="00790F76"/>
    <w:rsid w:val="007912F2"/>
    <w:rsid w:val="00791557"/>
    <w:rsid w:val="00792081"/>
    <w:rsid w:val="00792A91"/>
    <w:rsid w:val="007971A1"/>
    <w:rsid w:val="0079732D"/>
    <w:rsid w:val="00797BFE"/>
    <w:rsid w:val="007A0E25"/>
    <w:rsid w:val="007A1963"/>
    <w:rsid w:val="007A2BF5"/>
    <w:rsid w:val="007A2D4A"/>
    <w:rsid w:val="007A3FAC"/>
    <w:rsid w:val="007A45F8"/>
    <w:rsid w:val="007A584A"/>
    <w:rsid w:val="007A6036"/>
    <w:rsid w:val="007A62EA"/>
    <w:rsid w:val="007B09A6"/>
    <w:rsid w:val="007B20BD"/>
    <w:rsid w:val="007B2D39"/>
    <w:rsid w:val="007B31BE"/>
    <w:rsid w:val="007B47A5"/>
    <w:rsid w:val="007B5CAD"/>
    <w:rsid w:val="007B5D2E"/>
    <w:rsid w:val="007B74BC"/>
    <w:rsid w:val="007B7CF6"/>
    <w:rsid w:val="007B7E58"/>
    <w:rsid w:val="007C090F"/>
    <w:rsid w:val="007C0EDA"/>
    <w:rsid w:val="007C0F71"/>
    <w:rsid w:val="007C1254"/>
    <w:rsid w:val="007C2397"/>
    <w:rsid w:val="007C3168"/>
    <w:rsid w:val="007C3F6D"/>
    <w:rsid w:val="007C48C2"/>
    <w:rsid w:val="007C4CE2"/>
    <w:rsid w:val="007C6E14"/>
    <w:rsid w:val="007C7C59"/>
    <w:rsid w:val="007D054B"/>
    <w:rsid w:val="007D0BFC"/>
    <w:rsid w:val="007D277C"/>
    <w:rsid w:val="007D30DC"/>
    <w:rsid w:val="007D3352"/>
    <w:rsid w:val="007D5D7F"/>
    <w:rsid w:val="007D6CCF"/>
    <w:rsid w:val="007E0040"/>
    <w:rsid w:val="007E0801"/>
    <w:rsid w:val="007E16E3"/>
    <w:rsid w:val="007E3FAC"/>
    <w:rsid w:val="007E53F8"/>
    <w:rsid w:val="007E67A9"/>
    <w:rsid w:val="007E6951"/>
    <w:rsid w:val="007E6B49"/>
    <w:rsid w:val="007E7523"/>
    <w:rsid w:val="007E75E4"/>
    <w:rsid w:val="007E7B03"/>
    <w:rsid w:val="007F0835"/>
    <w:rsid w:val="007F1946"/>
    <w:rsid w:val="007F1C6C"/>
    <w:rsid w:val="007F1E60"/>
    <w:rsid w:val="007F2BD9"/>
    <w:rsid w:val="007F3E3C"/>
    <w:rsid w:val="007F426B"/>
    <w:rsid w:val="007F6890"/>
    <w:rsid w:val="007F78CA"/>
    <w:rsid w:val="007F7E21"/>
    <w:rsid w:val="0080118B"/>
    <w:rsid w:val="008019AD"/>
    <w:rsid w:val="0080350B"/>
    <w:rsid w:val="0080380F"/>
    <w:rsid w:val="008039E1"/>
    <w:rsid w:val="00804725"/>
    <w:rsid w:val="0080497F"/>
    <w:rsid w:val="00804A2B"/>
    <w:rsid w:val="00806D4D"/>
    <w:rsid w:val="00807474"/>
    <w:rsid w:val="008077CB"/>
    <w:rsid w:val="008103C0"/>
    <w:rsid w:val="008104C8"/>
    <w:rsid w:val="00810A71"/>
    <w:rsid w:val="00810C64"/>
    <w:rsid w:val="00811DDF"/>
    <w:rsid w:val="008120D0"/>
    <w:rsid w:val="008129C4"/>
    <w:rsid w:val="00813316"/>
    <w:rsid w:val="00813406"/>
    <w:rsid w:val="00814423"/>
    <w:rsid w:val="00815441"/>
    <w:rsid w:val="008201FC"/>
    <w:rsid w:val="0082051A"/>
    <w:rsid w:val="00820890"/>
    <w:rsid w:val="008220A3"/>
    <w:rsid w:val="008222AA"/>
    <w:rsid w:val="008244DA"/>
    <w:rsid w:val="008246E1"/>
    <w:rsid w:val="008252AC"/>
    <w:rsid w:val="00825CAB"/>
    <w:rsid w:val="008264E5"/>
    <w:rsid w:val="00826E32"/>
    <w:rsid w:val="00831719"/>
    <w:rsid w:val="00833250"/>
    <w:rsid w:val="00833CBD"/>
    <w:rsid w:val="008340A5"/>
    <w:rsid w:val="00834AE1"/>
    <w:rsid w:val="00836142"/>
    <w:rsid w:val="008373E1"/>
    <w:rsid w:val="0084038F"/>
    <w:rsid w:val="008419E6"/>
    <w:rsid w:val="008427DC"/>
    <w:rsid w:val="00842A7D"/>
    <w:rsid w:val="00843007"/>
    <w:rsid w:val="008448BE"/>
    <w:rsid w:val="0084503B"/>
    <w:rsid w:val="00845B0E"/>
    <w:rsid w:val="00845D75"/>
    <w:rsid w:val="00845E33"/>
    <w:rsid w:val="008468B2"/>
    <w:rsid w:val="00846BF6"/>
    <w:rsid w:val="00846ED2"/>
    <w:rsid w:val="00846FA7"/>
    <w:rsid w:val="0084739D"/>
    <w:rsid w:val="00847A79"/>
    <w:rsid w:val="00850905"/>
    <w:rsid w:val="00851C26"/>
    <w:rsid w:val="0085263C"/>
    <w:rsid w:val="0085344E"/>
    <w:rsid w:val="00854DA1"/>
    <w:rsid w:val="00855CCF"/>
    <w:rsid w:val="00855F0E"/>
    <w:rsid w:val="00860317"/>
    <w:rsid w:val="008603CC"/>
    <w:rsid w:val="00862902"/>
    <w:rsid w:val="00862E49"/>
    <w:rsid w:val="008630F6"/>
    <w:rsid w:val="0086376C"/>
    <w:rsid w:val="0086392A"/>
    <w:rsid w:val="008639A9"/>
    <w:rsid w:val="0086683F"/>
    <w:rsid w:val="0087120B"/>
    <w:rsid w:val="008724C9"/>
    <w:rsid w:val="00872F75"/>
    <w:rsid w:val="00874522"/>
    <w:rsid w:val="008751E0"/>
    <w:rsid w:val="00876D32"/>
    <w:rsid w:val="008777F9"/>
    <w:rsid w:val="00881D02"/>
    <w:rsid w:val="00882909"/>
    <w:rsid w:val="008849A5"/>
    <w:rsid w:val="0088557A"/>
    <w:rsid w:val="00885808"/>
    <w:rsid w:val="00885A8A"/>
    <w:rsid w:val="00885B86"/>
    <w:rsid w:val="00885C37"/>
    <w:rsid w:val="00886772"/>
    <w:rsid w:val="00886FDA"/>
    <w:rsid w:val="0088716B"/>
    <w:rsid w:val="00887D34"/>
    <w:rsid w:val="00887E10"/>
    <w:rsid w:val="008904BF"/>
    <w:rsid w:val="00891976"/>
    <w:rsid w:val="00892464"/>
    <w:rsid w:val="00893027"/>
    <w:rsid w:val="008932FA"/>
    <w:rsid w:val="008938F3"/>
    <w:rsid w:val="00895689"/>
    <w:rsid w:val="008956F3"/>
    <w:rsid w:val="0089638A"/>
    <w:rsid w:val="00897751"/>
    <w:rsid w:val="008A2861"/>
    <w:rsid w:val="008A28C0"/>
    <w:rsid w:val="008A360B"/>
    <w:rsid w:val="008A442A"/>
    <w:rsid w:val="008A44F4"/>
    <w:rsid w:val="008A5001"/>
    <w:rsid w:val="008A5B2D"/>
    <w:rsid w:val="008A7A47"/>
    <w:rsid w:val="008B0081"/>
    <w:rsid w:val="008B0840"/>
    <w:rsid w:val="008B1177"/>
    <w:rsid w:val="008B2B1C"/>
    <w:rsid w:val="008B3934"/>
    <w:rsid w:val="008B3C69"/>
    <w:rsid w:val="008B4D51"/>
    <w:rsid w:val="008B56B8"/>
    <w:rsid w:val="008B627C"/>
    <w:rsid w:val="008B712A"/>
    <w:rsid w:val="008B7A2E"/>
    <w:rsid w:val="008B7FBE"/>
    <w:rsid w:val="008C015A"/>
    <w:rsid w:val="008C037D"/>
    <w:rsid w:val="008C0784"/>
    <w:rsid w:val="008C140C"/>
    <w:rsid w:val="008C18BF"/>
    <w:rsid w:val="008C2CB1"/>
    <w:rsid w:val="008C3C4E"/>
    <w:rsid w:val="008C3F59"/>
    <w:rsid w:val="008C55B4"/>
    <w:rsid w:val="008D024D"/>
    <w:rsid w:val="008D0775"/>
    <w:rsid w:val="008D0E3D"/>
    <w:rsid w:val="008D15BA"/>
    <w:rsid w:val="008D35AA"/>
    <w:rsid w:val="008D45D6"/>
    <w:rsid w:val="008D5512"/>
    <w:rsid w:val="008E1899"/>
    <w:rsid w:val="008E3175"/>
    <w:rsid w:val="008E598C"/>
    <w:rsid w:val="008E69D3"/>
    <w:rsid w:val="008F0615"/>
    <w:rsid w:val="008F0C57"/>
    <w:rsid w:val="008F24BF"/>
    <w:rsid w:val="008F278F"/>
    <w:rsid w:val="008F311B"/>
    <w:rsid w:val="008F3B49"/>
    <w:rsid w:val="008F3C2F"/>
    <w:rsid w:val="008F3CA1"/>
    <w:rsid w:val="008F4816"/>
    <w:rsid w:val="008F6026"/>
    <w:rsid w:val="008F6603"/>
    <w:rsid w:val="008F6B81"/>
    <w:rsid w:val="008F6BB6"/>
    <w:rsid w:val="008F76F6"/>
    <w:rsid w:val="009005D9"/>
    <w:rsid w:val="0090118A"/>
    <w:rsid w:val="00901932"/>
    <w:rsid w:val="00902E75"/>
    <w:rsid w:val="009047F8"/>
    <w:rsid w:val="00904D02"/>
    <w:rsid w:val="00905CD0"/>
    <w:rsid w:val="00910C0C"/>
    <w:rsid w:val="00911039"/>
    <w:rsid w:val="00911551"/>
    <w:rsid w:val="009117D8"/>
    <w:rsid w:val="00912886"/>
    <w:rsid w:val="0091294C"/>
    <w:rsid w:val="00914147"/>
    <w:rsid w:val="009146C6"/>
    <w:rsid w:val="00914A81"/>
    <w:rsid w:val="00916451"/>
    <w:rsid w:val="0091777E"/>
    <w:rsid w:val="009202F6"/>
    <w:rsid w:val="00920582"/>
    <w:rsid w:val="009217E3"/>
    <w:rsid w:val="009218F5"/>
    <w:rsid w:val="00921EAC"/>
    <w:rsid w:val="00923DB6"/>
    <w:rsid w:val="00924236"/>
    <w:rsid w:val="00924BEA"/>
    <w:rsid w:val="0093012C"/>
    <w:rsid w:val="00930731"/>
    <w:rsid w:val="00931942"/>
    <w:rsid w:val="00931D87"/>
    <w:rsid w:val="00932D1F"/>
    <w:rsid w:val="00932D6E"/>
    <w:rsid w:val="00933295"/>
    <w:rsid w:val="00933FF8"/>
    <w:rsid w:val="009340D6"/>
    <w:rsid w:val="00934273"/>
    <w:rsid w:val="00934789"/>
    <w:rsid w:val="009348BC"/>
    <w:rsid w:val="00934937"/>
    <w:rsid w:val="00934A4B"/>
    <w:rsid w:val="00934C30"/>
    <w:rsid w:val="00934C7B"/>
    <w:rsid w:val="00934FB3"/>
    <w:rsid w:val="009364A8"/>
    <w:rsid w:val="00936FD6"/>
    <w:rsid w:val="00937B2A"/>
    <w:rsid w:val="00941337"/>
    <w:rsid w:val="00942582"/>
    <w:rsid w:val="0094290B"/>
    <w:rsid w:val="00942D90"/>
    <w:rsid w:val="00942E7E"/>
    <w:rsid w:val="00943E4D"/>
    <w:rsid w:val="00944754"/>
    <w:rsid w:val="00944EFC"/>
    <w:rsid w:val="00945284"/>
    <w:rsid w:val="00945C1B"/>
    <w:rsid w:val="009466F7"/>
    <w:rsid w:val="0094674D"/>
    <w:rsid w:val="00947B8D"/>
    <w:rsid w:val="00947F4E"/>
    <w:rsid w:val="009503AB"/>
    <w:rsid w:val="00950AA8"/>
    <w:rsid w:val="00951031"/>
    <w:rsid w:val="009525AD"/>
    <w:rsid w:val="00952CDA"/>
    <w:rsid w:val="009543DD"/>
    <w:rsid w:val="009561A4"/>
    <w:rsid w:val="0095642A"/>
    <w:rsid w:val="009608B9"/>
    <w:rsid w:val="009611F3"/>
    <w:rsid w:val="00961307"/>
    <w:rsid w:val="00961880"/>
    <w:rsid w:val="009627D4"/>
    <w:rsid w:val="0096315F"/>
    <w:rsid w:val="0096347B"/>
    <w:rsid w:val="0096526B"/>
    <w:rsid w:val="00965768"/>
    <w:rsid w:val="00965D01"/>
    <w:rsid w:val="009660A2"/>
    <w:rsid w:val="009667B0"/>
    <w:rsid w:val="00970B3C"/>
    <w:rsid w:val="009715E5"/>
    <w:rsid w:val="009719E6"/>
    <w:rsid w:val="00971C96"/>
    <w:rsid w:val="00973FC2"/>
    <w:rsid w:val="00973FD6"/>
    <w:rsid w:val="009754FC"/>
    <w:rsid w:val="0097567D"/>
    <w:rsid w:val="00976025"/>
    <w:rsid w:val="00976DBA"/>
    <w:rsid w:val="00976FDA"/>
    <w:rsid w:val="00980463"/>
    <w:rsid w:val="009816F2"/>
    <w:rsid w:val="00983CAA"/>
    <w:rsid w:val="009857D4"/>
    <w:rsid w:val="00985F8E"/>
    <w:rsid w:val="00986537"/>
    <w:rsid w:val="00986B5E"/>
    <w:rsid w:val="00986CF9"/>
    <w:rsid w:val="00986D4F"/>
    <w:rsid w:val="00987136"/>
    <w:rsid w:val="009910BD"/>
    <w:rsid w:val="00991970"/>
    <w:rsid w:val="00991982"/>
    <w:rsid w:val="00992789"/>
    <w:rsid w:val="00992EE3"/>
    <w:rsid w:val="00996639"/>
    <w:rsid w:val="00996952"/>
    <w:rsid w:val="00997525"/>
    <w:rsid w:val="00997E7E"/>
    <w:rsid w:val="009A066A"/>
    <w:rsid w:val="009A274C"/>
    <w:rsid w:val="009A2901"/>
    <w:rsid w:val="009A2CB8"/>
    <w:rsid w:val="009A30BB"/>
    <w:rsid w:val="009A45D3"/>
    <w:rsid w:val="009A5080"/>
    <w:rsid w:val="009A551F"/>
    <w:rsid w:val="009A59EE"/>
    <w:rsid w:val="009B0351"/>
    <w:rsid w:val="009B111C"/>
    <w:rsid w:val="009B127C"/>
    <w:rsid w:val="009B1455"/>
    <w:rsid w:val="009B2FBE"/>
    <w:rsid w:val="009B30FC"/>
    <w:rsid w:val="009B38E9"/>
    <w:rsid w:val="009B4106"/>
    <w:rsid w:val="009B4E91"/>
    <w:rsid w:val="009B5FA7"/>
    <w:rsid w:val="009B7F0E"/>
    <w:rsid w:val="009C08F2"/>
    <w:rsid w:val="009C1175"/>
    <w:rsid w:val="009C27AA"/>
    <w:rsid w:val="009C465B"/>
    <w:rsid w:val="009C5541"/>
    <w:rsid w:val="009C59DE"/>
    <w:rsid w:val="009C7995"/>
    <w:rsid w:val="009D2CEB"/>
    <w:rsid w:val="009D40F7"/>
    <w:rsid w:val="009D610F"/>
    <w:rsid w:val="009D7521"/>
    <w:rsid w:val="009E205D"/>
    <w:rsid w:val="009E306C"/>
    <w:rsid w:val="009E3082"/>
    <w:rsid w:val="009E3676"/>
    <w:rsid w:val="009E3E96"/>
    <w:rsid w:val="009E4156"/>
    <w:rsid w:val="009E4EC6"/>
    <w:rsid w:val="009F04F2"/>
    <w:rsid w:val="009F069C"/>
    <w:rsid w:val="009F0729"/>
    <w:rsid w:val="009F1716"/>
    <w:rsid w:val="009F1736"/>
    <w:rsid w:val="009F338A"/>
    <w:rsid w:val="009F6904"/>
    <w:rsid w:val="009F6C29"/>
    <w:rsid w:val="009F715B"/>
    <w:rsid w:val="00A00B9C"/>
    <w:rsid w:val="00A01D6B"/>
    <w:rsid w:val="00A023ED"/>
    <w:rsid w:val="00A02467"/>
    <w:rsid w:val="00A02D98"/>
    <w:rsid w:val="00A035F5"/>
    <w:rsid w:val="00A04188"/>
    <w:rsid w:val="00A04385"/>
    <w:rsid w:val="00A043F3"/>
    <w:rsid w:val="00A04A62"/>
    <w:rsid w:val="00A05E96"/>
    <w:rsid w:val="00A0608E"/>
    <w:rsid w:val="00A0613F"/>
    <w:rsid w:val="00A064D2"/>
    <w:rsid w:val="00A06BCE"/>
    <w:rsid w:val="00A10130"/>
    <w:rsid w:val="00A104AD"/>
    <w:rsid w:val="00A10750"/>
    <w:rsid w:val="00A12081"/>
    <w:rsid w:val="00A12CFA"/>
    <w:rsid w:val="00A1303E"/>
    <w:rsid w:val="00A13D09"/>
    <w:rsid w:val="00A15A85"/>
    <w:rsid w:val="00A1675F"/>
    <w:rsid w:val="00A173D2"/>
    <w:rsid w:val="00A200EE"/>
    <w:rsid w:val="00A20268"/>
    <w:rsid w:val="00A21789"/>
    <w:rsid w:val="00A218E6"/>
    <w:rsid w:val="00A241A6"/>
    <w:rsid w:val="00A25268"/>
    <w:rsid w:val="00A2655D"/>
    <w:rsid w:val="00A265FA"/>
    <w:rsid w:val="00A26E1D"/>
    <w:rsid w:val="00A2713C"/>
    <w:rsid w:val="00A27B2D"/>
    <w:rsid w:val="00A30BD1"/>
    <w:rsid w:val="00A320F5"/>
    <w:rsid w:val="00A32E21"/>
    <w:rsid w:val="00A349E0"/>
    <w:rsid w:val="00A368B2"/>
    <w:rsid w:val="00A36DB1"/>
    <w:rsid w:val="00A37202"/>
    <w:rsid w:val="00A40E82"/>
    <w:rsid w:val="00A41D7E"/>
    <w:rsid w:val="00A429B8"/>
    <w:rsid w:val="00A441A4"/>
    <w:rsid w:val="00A45323"/>
    <w:rsid w:val="00A45679"/>
    <w:rsid w:val="00A462E8"/>
    <w:rsid w:val="00A46DDE"/>
    <w:rsid w:val="00A4766E"/>
    <w:rsid w:val="00A505A8"/>
    <w:rsid w:val="00A5096A"/>
    <w:rsid w:val="00A52BA5"/>
    <w:rsid w:val="00A53CCA"/>
    <w:rsid w:val="00A5456E"/>
    <w:rsid w:val="00A54E05"/>
    <w:rsid w:val="00A55016"/>
    <w:rsid w:val="00A55CEA"/>
    <w:rsid w:val="00A56A44"/>
    <w:rsid w:val="00A56A68"/>
    <w:rsid w:val="00A6079C"/>
    <w:rsid w:val="00A6157E"/>
    <w:rsid w:val="00A61774"/>
    <w:rsid w:val="00A620B7"/>
    <w:rsid w:val="00A62709"/>
    <w:rsid w:val="00A63CE3"/>
    <w:rsid w:val="00A64F07"/>
    <w:rsid w:val="00A65063"/>
    <w:rsid w:val="00A651BC"/>
    <w:rsid w:val="00A66866"/>
    <w:rsid w:val="00A674F5"/>
    <w:rsid w:val="00A70FE4"/>
    <w:rsid w:val="00A7190B"/>
    <w:rsid w:val="00A7224C"/>
    <w:rsid w:val="00A7227D"/>
    <w:rsid w:val="00A72706"/>
    <w:rsid w:val="00A73101"/>
    <w:rsid w:val="00A74A4F"/>
    <w:rsid w:val="00A76745"/>
    <w:rsid w:val="00A7764F"/>
    <w:rsid w:val="00A777B6"/>
    <w:rsid w:val="00A77BB7"/>
    <w:rsid w:val="00A77D02"/>
    <w:rsid w:val="00A80AA1"/>
    <w:rsid w:val="00A80B05"/>
    <w:rsid w:val="00A813E6"/>
    <w:rsid w:val="00A82E1A"/>
    <w:rsid w:val="00A837F9"/>
    <w:rsid w:val="00A84653"/>
    <w:rsid w:val="00A84C82"/>
    <w:rsid w:val="00A86FDD"/>
    <w:rsid w:val="00A87AA0"/>
    <w:rsid w:val="00A91CD5"/>
    <w:rsid w:val="00A91D82"/>
    <w:rsid w:val="00A9261A"/>
    <w:rsid w:val="00A95E23"/>
    <w:rsid w:val="00AA0F9B"/>
    <w:rsid w:val="00AA34BE"/>
    <w:rsid w:val="00AA414A"/>
    <w:rsid w:val="00AA4A75"/>
    <w:rsid w:val="00AA4CFB"/>
    <w:rsid w:val="00AA5F49"/>
    <w:rsid w:val="00AA6D23"/>
    <w:rsid w:val="00AA78BD"/>
    <w:rsid w:val="00AB00B6"/>
    <w:rsid w:val="00AB0C6E"/>
    <w:rsid w:val="00AB30E2"/>
    <w:rsid w:val="00AB3DB2"/>
    <w:rsid w:val="00AB5270"/>
    <w:rsid w:val="00AB59A3"/>
    <w:rsid w:val="00AC0F79"/>
    <w:rsid w:val="00AC12DB"/>
    <w:rsid w:val="00AC1FEB"/>
    <w:rsid w:val="00AC2E0B"/>
    <w:rsid w:val="00AC399D"/>
    <w:rsid w:val="00AC6D0B"/>
    <w:rsid w:val="00AC702F"/>
    <w:rsid w:val="00AD11C6"/>
    <w:rsid w:val="00AD15A1"/>
    <w:rsid w:val="00AD2730"/>
    <w:rsid w:val="00AD4583"/>
    <w:rsid w:val="00AD593F"/>
    <w:rsid w:val="00AD5C55"/>
    <w:rsid w:val="00AD5E95"/>
    <w:rsid w:val="00AD6997"/>
    <w:rsid w:val="00AD7323"/>
    <w:rsid w:val="00AD7D1B"/>
    <w:rsid w:val="00AE0BC9"/>
    <w:rsid w:val="00AE2BB2"/>
    <w:rsid w:val="00AE32CF"/>
    <w:rsid w:val="00AE4020"/>
    <w:rsid w:val="00AE46AD"/>
    <w:rsid w:val="00AE4B75"/>
    <w:rsid w:val="00AE4E72"/>
    <w:rsid w:val="00AE5823"/>
    <w:rsid w:val="00AE6097"/>
    <w:rsid w:val="00AE61C7"/>
    <w:rsid w:val="00AE7641"/>
    <w:rsid w:val="00AE7840"/>
    <w:rsid w:val="00AF0EA7"/>
    <w:rsid w:val="00AF1513"/>
    <w:rsid w:val="00AF1ED0"/>
    <w:rsid w:val="00AF2004"/>
    <w:rsid w:val="00AF4278"/>
    <w:rsid w:val="00AF45D4"/>
    <w:rsid w:val="00AF49F0"/>
    <w:rsid w:val="00AF4B87"/>
    <w:rsid w:val="00AF566B"/>
    <w:rsid w:val="00AF6038"/>
    <w:rsid w:val="00AF6762"/>
    <w:rsid w:val="00AF6A98"/>
    <w:rsid w:val="00AF6C8A"/>
    <w:rsid w:val="00AF7062"/>
    <w:rsid w:val="00AF77D3"/>
    <w:rsid w:val="00AF78EC"/>
    <w:rsid w:val="00B00757"/>
    <w:rsid w:val="00B00B4B"/>
    <w:rsid w:val="00B02793"/>
    <w:rsid w:val="00B04450"/>
    <w:rsid w:val="00B056C1"/>
    <w:rsid w:val="00B064A2"/>
    <w:rsid w:val="00B06F92"/>
    <w:rsid w:val="00B078D6"/>
    <w:rsid w:val="00B07948"/>
    <w:rsid w:val="00B07CA4"/>
    <w:rsid w:val="00B07EA7"/>
    <w:rsid w:val="00B125AE"/>
    <w:rsid w:val="00B149FF"/>
    <w:rsid w:val="00B15B06"/>
    <w:rsid w:val="00B167F5"/>
    <w:rsid w:val="00B16E1A"/>
    <w:rsid w:val="00B16F85"/>
    <w:rsid w:val="00B17E9A"/>
    <w:rsid w:val="00B200AA"/>
    <w:rsid w:val="00B205F7"/>
    <w:rsid w:val="00B20606"/>
    <w:rsid w:val="00B21637"/>
    <w:rsid w:val="00B21969"/>
    <w:rsid w:val="00B21DCE"/>
    <w:rsid w:val="00B21FFA"/>
    <w:rsid w:val="00B235A6"/>
    <w:rsid w:val="00B240C1"/>
    <w:rsid w:val="00B245EF"/>
    <w:rsid w:val="00B24FFE"/>
    <w:rsid w:val="00B25B57"/>
    <w:rsid w:val="00B26B6B"/>
    <w:rsid w:val="00B27962"/>
    <w:rsid w:val="00B30DBD"/>
    <w:rsid w:val="00B310AE"/>
    <w:rsid w:val="00B32C45"/>
    <w:rsid w:val="00B35CFE"/>
    <w:rsid w:val="00B35EB3"/>
    <w:rsid w:val="00B37060"/>
    <w:rsid w:val="00B40498"/>
    <w:rsid w:val="00B41769"/>
    <w:rsid w:val="00B41C1E"/>
    <w:rsid w:val="00B41CC2"/>
    <w:rsid w:val="00B42108"/>
    <w:rsid w:val="00B42561"/>
    <w:rsid w:val="00B43175"/>
    <w:rsid w:val="00B44672"/>
    <w:rsid w:val="00B45CEC"/>
    <w:rsid w:val="00B47126"/>
    <w:rsid w:val="00B50227"/>
    <w:rsid w:val="00B50BEA"/>
    <w:rsid w:val="00B50DCA"/>
    <w:rsid w:val="00B51951"/>
    <w:rsid w:val="00B52FC9"/>
    <w:rsid w:val="00B53A30"/>
    <w:rsid w:val="00B54757"/>
    <w:rsid w:val="00B547F8"/>
    <w:rsid w:val="00B565F0"/>
    <w:rsid w:val="00B57BCD"/>
    <w:rsid w:val="00B57E67"/>
    <w:rsid w:val="00B607B0"/>
    <w:rsid w:val="00B6108D"/>
    <w:rsid w:val="00B617BD"/>
    <w:rsid w:val="00B638C0"/>
    <w:rsid w:val="00B639E0"/>
    <w:rsid w:val="00B63AAE"/>
    <w:rsid w:val="00B644E9"/>
    <w:rsid w:val="00B6457E"/>
    <w:rsid w:val="00B65253"/>
    <w:rsid w:val="00B65956"/>
    <w:rsid w:val="00B67943"/>
    <w:rsid w:val="00B712D2"/>
    <w:rsid w:val="00B71822"/>
    <w:rsid w:val="00B71EA3"/>
    <w:rsid w:val="00B730AD"/>
    <w:rsid w:val="00B76462"/>
    <w:rsid w:val="00B77329"/>
    <w:rsid w:val="00B77E94"/>
    <w:rsid w:val="00B81488"/>
    <w:rsid w:val="00B827DB"/>
    <w:rsid w:val="00B83511"/>
    <w:rsid w:val="00B83759"/>
    <w:rsid w:val="00B83BF2"/>
    <w:rsid w:val="00B83E9A"/>
    <w:rsid w:val="00B85543"/>
    <w:rsid w:val="00B85FE7"/>
    <w:rsid w:val="00B875AD"/>
    <w:rsid w:val="00B90D79"/>
    <w:rsid w:val="00B90E2F"/>
    <w:rsid w:val="00B92002"/>
    <w:rsid w:val="00B9244B"/>
    <w:rsid w:val="00B92DC7"/>
    <w:rsid w:val="00B9699F"/>
    <w:rsid w:val="00B97C8B"/>
    <w:rsid w:val="00BA0626"/>
    <w:rsid w:val="00BA08E8"/>
    <w:rsid w:val="00BA0B17"/>
    <w:rsid w:val="00BA1272"/>
    <w:rsid w:val="00BA15AD"/>
    <w:rsid w:val="00BA2A27"/>
    <w:rsid w:val="00BA2F38"/>
    <w:rsid w:val="00BA3443"/>
    <w:rsid w:val="00BA4568"/>
    <w:rsid w:val="00BA466B"/>
    <w:rsid w:val="00BA482B"/>
    <w:rsid w:val="00BA5C1C"/>
    <w:rsid w:val="00BA5CE6"/>
    <w:rsid w:val="00BA64AE"/>
    <w:rsid w:val="00BA6F1A"/>
    <w:rsid w:val="00BA7AEB"/>
    <w:rsid w:val="00BA7DF0"/>
    <w:rsid w:val="00BB0446"/>
    <w:rsid w:val="00BB0978"/>
    <w:rsid w:val="00BB0E33"/>
    <w:rsid w:val="00BB1007"/>
    <w:rsid w:val="00BB1562"/>
    <w:rsid w:val="00BB1D6B"/>
    <w:rsid w:val="00BB27DE"/>
    <w:rsid w:val="00BB289D"/>
    <w:rsid w:val="00BB3112"/>
    <w:rsid w:val="00BB372F"/>
    <w:rsid w:val="00BB3F7B"/>
    <w:rsid w:val="00BB4213"/>
    <w:rsid w:val="00BB4448"/>
    <w:rsid w:val="00BB4B1F"/>
    <w:rsid w:val="00BB5313"/>
    <w:rsid w:val="00BB54DC"/>
    <w:rsid w:val="00BB5597"/>
    <w:rsid w:val="00BC023C"/>
    <w:rsid w:val="00BC0BF1"/>
    <w:rsid w:val="00BC1376"/>
    <w:rsid w:val="00BC3A8C"/>
    <w:rsid w:val="00BC5401"/>
    <w:rsid w:val="00BC5A55"/>
    <w:rsid w:val="00BC5CC7"/>
    <w:rsid w:val="00BC6A71"/>
    <w:rsid w:val="00BC73CE"/>
    <w:rsid w:val="00BC7499"/>
    <w:rsid w:val="00BD1DA5"/>
    <w:rsid w:val="00BD2013"/>
    <w:rsid w:val="00BD37DC"/>
    <w:rsid w:val="00BD3F23"/>
    <w:rsid w:val="00BD4993"/>
    <w:rsid w:val="00BD4CAD"/>
    <w:rsid w:val="00BD5703"/>
    <w:rsid w:val="00BD5725"/>
    <w:rsid w:val="00BD627B"/>
    <w:rsid w:val="00BE0477"/>
    <w:rsid w:val="00BE0AB1"/>
    <w:rsid w:val="00BE14E3"/>
    <w:rsid w:val="00BE1901"/>
    <w:rsid w:val="00BE1AA5"/>
    <w:rsid w:val="00BE2197"/>
    <w:rsid w:val="00BE2839"/>
    <w:rsid w:val="00BE2BE6"/>
    <w:rsid w:val="00BE4C3B"/>
    <w:rsid w:val="00BE503A"/>
    <w:rsid w:val="00BE65F2"/>
    <w:rsid w:val="00BE7DE3"/>
    <w:rsid w:val="00BE7E71"/>
    <w:rsid w:val="00BF157C"/>
    <w:rsid w:val="00BF2349"/>
    <w:rsid w:val="00BF3448"/>
    <w:rsid w:val="00BF4B49"/>
    <w:rsid w:val="00BF579F"/>
    <w:rsid w:val="00BF6329"/>
    <w:rsid w:val="00BF6993"/>
    <w:rsid w:val="00BF6E6E"/>
    <w:rsid w:val="00BF70CF"/>
    <w:rsid w:val="00BF7C26"/>
    <w:rsid w:val="00C00C74"/>
    <w:rsid w:val="00C01C05"/>
    <w:rsid w:val="00C02253"/>
    <w:rsid w:val="00C033C1"/>
    <w:rsid w:val="00C034D5"/>
    <w:rsid w:val="00C039A3"/>
    <w:rsid w:val="00C03AF5"/>
    <w:rsid w:val="00C03B75"/>
    <w:rsid w:val="00C044C0"/>
    <w:rsid w:val="00C05C72"/>
    <w:rsid w:val="00C05FE8"/>
    <w:rsid w:val="00C07595"/>
    <w:rsid w:val="00C07DE2"/>
    <w:rsid w:val="00C12A1E"/>
    <w:rsid w:val="00C12ED7"/>
    <w:rsid w:val="00C131A0"/>
    <w:rsid w:val="00C146E2"/>
    <w:rsid w:val="00C17019"/>
    <w:rsid w:val="00C17D8B"/>
    <w:rsid w:val="00C207AE"/>
    <w:rsid w:val="00C20C3F"/>
    <w:rsid w:val="00C20DAE"/>
    <w:rsid w:val="00C22972"/>
    <w:rsid w:val="00C22D4C"/>
    <w:rsid w:val="00C24C56"/>
    <w:rsid w:val="00C25C4D"/>
    <w:rsid w:val="00C25E2B"/>
    <w:rsid w:val="00C30452"/>
    <w:rsid w:val="00C307D1"/>
    <w:rsid w:val="00C3166F"/>
    <w:rsid w:val="00C319B8"/>
    <w:rsid w:val="00C32080"/>
    <w:rsid w:val="00C3222B"/>
    <w:rsid w:val="00C3453D"/>
    <w:rsid w:val="00C35551"/>
    <w:rsid w:val="00C357D5"/>
    <w:rsid w:val="00C35937"/>
    <w:rsid w:val="00C3619F"/>
    <w:rsid w:val="00C3713E"/>
    <w:rsid w:val="00C3755C"/>
    <w:rsid w:val="00C400FC"/>
    <w:rsid w:val="00C4014E"/>
    <w:rsid w:val="00C404A0"/>
    <w:rsid w:val="00C407FA"/>
    <w:rsid w:val="00C41CB1"/>
    <w:rsid w:val="00C41FC4"/>
    <w:rsid w:val="00C42987"/>
    <w:rsid w:val="00C4417A"/>
    <w:rsid w:val="00C44B34"/>
    <w:rsid w:val="00C46B89"/>
    <w:rsid w:val="00C47410"/>
    <w:rsid w:val="00C47950"/>
    <w:rsid w:val="00C47EE6"/>
    <w:rsid w:val="00C5029B"/>
    <w:rsid w:val="00C50E9B"/>
    <w:rsid w:val="00C51878"/>
    <w:rsid w:val="00C5325B"/>
    <w:rsid w:val="00C537F7"/>
    <w:rsid w:val="00C54C5A"/>
    <w:rsid w:val="00C5733C"/>
    <w:rsid w:val="00C57583"/>
    <w:rsid w:val="00C57EB6"/>
    <w:rsid w:val="00C6039D"/>
    <w:rsid w:val="00C60E55"/>
    <w:rsid w:val="00C61676"/>
    <w:rsid w:val="00C6196D"/>
    <w:rsid w:val="00C62895"/>
    <w:rsid w:val="00C62CE8"/>
    <w:rsid w:val="00C62ED5"/>
    <w:rsid w:val="00C63BEE"/>
    <w:rsid w:val="00C66353"/>
    <w:rsid w:val="00C6686A"/>
    <w:rsid w:val="00C676C7"/>
    <w:rsid w:val="00C70030"/>
    <w:rsid w:val="00C701BB"/>
    <w:rsid w:val="00C704AD"/>
    <w:rsid w:val="00C714CC"/>
    <w:rsid w:val="00C71FC1"/>
    <w:rsid w:val="00C73057"/>
    <w:rsid w:val="00C73AE0"/>
    <w:rsid w:val="00C753B3"/>
    <w:rsid w:val="00C765E9"/>
    <w:rsid w:val="00C76F69"/>
    <w:rsid w:val="00C77362"/>
    <w:rsid w:val="00C8037E"/>
    <w:rsid w:val="00C81CD9"/>
    <w:rsid w:val="00C81D5B"/>
    <w:rsid w:val="00C831C1"/>
    <w:rsid w:val="00C8736A"/>
    <w:rsid w:val="00C87EE2"/>
    <w:rsid w:val="00C90F14"/>
    <w:rsid w:val="00C921AC"/>
    <w:rsid w:val="00C925FE"/>
    <w:rsid w:val="00CA0167"/>
    <w:rsid w:val="00CA11BC"/>
    <w:rsid w:val="00CA2659"/>
    <w:rsid w:val="00CA2C1B"/>
    <w:rsid w:val="00CA2C8C"/>
    <w:rsid w:val="00CA3CF4"/>
    <w:rsid w:val="00CA43AE"/>
    <w:rsid w:val="00CA4803"/>
    <w:rsid w:val="00CA53A1"/>
    <w:rsid w:val="00CA5915"/>
    <w:rsid w:val="00CA68BF"/>
    <w:rsid w:val="00CA7EE0"/>
    <w:rsid w:val="00CB0919"/>
    <w:rsid w:val="00CB0E60"/>
    <w:rsid w:val="00CB2146"/>
    <w:rsid w:val="00CB2948"/>
    <w:rsid w:val="00CB2C8F"/>
    <w:rsid w:val="00CB3007"/>
    <w:rsid w:val="00CB35D4"/>
    <w:rsid w:val="00CB5F45"/>
    <w:rsid w:val="00CB6ABD"/>
    <w:rsid w:val="00CB70F6"/>
    <w:rsid w:val="00CB73B4"/>
    <w:rsid w:val="00CB7640"/>
    <w:rsid w:val="00CC0CAD"/>
    <w:rsid w:val="00CC0F18"/>
    <w:rsid w:val="00CC3AD0"/>
    <w:rsid w:val="00CC3DD7"/>
    <w:rsid w:val="00CC463F"/>
    <w:rsid w:val="00CC4A68"/>
    <w:rsid w:val="00CC4CF6"/>
    <w:rsid w:val="00CC4ECF"/>
    <w:rsid w:val="00CC5BF6"/>
    <w:rsid w:val="00CC5C51"/>
    <w:rsid w:val="00CC634A"/>
    <w:rsid w:val="00CC668E"/>
    <w:rsid w:val="00CC7B0B"/>
    <w:rsid w:val="00CC7C4A"/>
    <w:rsid w:val="00CC7E0C"/>
    <w:rsid w:val="00CD0A32"/>
    <w:rsid w:val="00CD0C26"/>
    <w:rsid w:val="00CD1184"/>
    <w:rsid w:val="00CD3262"/>
    <w:rsid w:val="00CD345C"/>
    <w:rsid w:val="00CD43F8"/>
    <w:rsid w:val="00CD47AE"/>
    <w:rsid w:val="00CD4E76"/>
    <w:rsid w:val="00CD56CE"/>
    <w:rsid w:val="00CD5BC7"/>
    <w:rsid w:val="00CD6A98"/>
    <w:rsid w:val="00CD7150"/>
    <w:rsid w:val="00CD71EA"/>
    <w:rsid w:val="00CD7389"/>
    <w:rsid w:val="00CE01CD"/>
    <w:rsid w:val="00CE0E3A"/>
    <w:rsid w:val="00CE34E7"/>
    <w:rsid w:val="00CE37A4"/>
    <w:rsid w:val="00CE54E8"/>
    <w:rsid w:val="00CE59E4"/>
    <w:rsid w:val="00CE5A73"/>
    <w:rsid w:val="00CE638C"/>
    <w:rsid w:val="00CE645A"/>
    <w:rsid w:val="00CE6F55"/>
    <w:rsid w:val="00CE73ED"/>
    <w:rsid w:val="00CE7824"/>
    <w:rsid w:val="00CF0D33"/>
    <w:rsid w:val="00CF182D"/>
    <w:rsid w:val="00CF1C73"/>
    <w:rsid w:val="00CF2187"/>
    <w:rsid w:val="00CF358D"/>
    <w:rsid w:val="00CF3CC1"/>
    <w:rsid w:val="00CF4165"/>
    <w:rsid w:val="00CF4876"/>
    <w:rsid w:val="00CF4D7E"/>
    <w:rsid w:val="00CF4DA5"/>
    <w:rsid w:val="00CF5706"/>
    <w:rsid w:val="00CF691C"/>
    <w:rsid w:val="00D002C8"/>
    <w:rsid w:val="00D009C3"/>
    <w:rsid w:val="00D032EF"/>
    <w:rsid w:val="00D03581"/>
    <w:rsid w:val="00D0364E"/>
    <w:rsid w:val="00D04E91"/>
    <w:rsid w:val="00D04E96"/>
    <w:rsid w:val="00D050D4"/>
    <w:rsid w:val="00D071D7"/>
    <w:rsid w:val="00D07382"/>
    <w:rsid w:val="00D0748B"/>
    <w:rsid w:val="00D07535"/>
    <w:rsid w:val="00D108AF"/>
    <w:rsid w:val="00D1092B"/>
    <w:rsid w:val="00D10E93"/>
    <w:rsid w:val="00D11009"/>
    <w:rsid w:val="00D1112D"/>
    <w:rsid w:val="00D11571"/>
    <w:rsid w:val="00D11CAA"/>
    <w:rsid w:val="00D122D2"/>
    <w:rsid w:val="00D129AE"/>
    <w:rsid w:val="00D13A4D"/>
    <w:rsid w:val="00D14963"/>
    <w:rsid w:val="00D14C68"/>
    <w:rsid w:val="00D16A55"/>
    <w:rsid w:val="00D17228"/>
    <w:rsid w:val="00D17969"/>
    <w:rsid w:val="00D17F1D"/>
    <w:rsid w:val="00D21200"/>
    <w:rsid w:val="00D2137E"/>
    <w:rsid w:val="00D222C5"/>
    <w:rsid w:val="00D23B01"/>
    <w:rsid w:val="00D25A8D"/>
    <w:rsid w:val="00D26186"/>
    <w:rsid w:val="00D27127"/>
    <w:rsid w:val="00D30898"/>
    <w:rsid w:val="00D31174"/>
    <w:rsid w:val="00D31741"/>
    <w:rsid w:val="00D32513"/>
    <w:rsid w:val="00D327B0"/>
    <w:rsid w:val="00D3378E"/>
    <w:rsid w:val="00D33E26"/>
    <w:rsid w:val="00D34296"/>
    <w:rsid w:val="00D35960"/>
    <w:rsid w:val="00D363D0"/>
    <w:rsid w:val="00D3642C"/>
    <w:rsid w:val="00D36ABA"/>
    <w:rsid w:val="00D37300"/>
    <w:rsid w:val="00D407B2"/>
    <w:rsid w:val="00D40914"/>
    <w:rsid w:val="00D40F60"/>
    <w:rsid w:val="00D41160"/>
    <w:rsid w:val="00D411E4"/>
    <w:rsid w:val="00D41907"/>
    <w:rsid w:val="00D41CA4"/>
    <w:rsid w:val="00D42A7F"/>
    <w:rsid w:val="00D42AE6"/>
    <w:rsid w:val="00D43EE4"/>
    <w:rsid w:val="00D43FD5"/>
    <w:rsid w:val="00D444B7"/>
    <w:rsid w:val="00D44B15"/>
    <w:rsid w:val="00D4585A"/>
    <w:rsid w:val="00D460D7"/>
    <w:rsid w:val="00D46512"/>
    <w:rsid w:val="00D46B88"/>
    <w:rsid w:val="00D46D21"/>
    <w:rsid w:val="00D47DC0"/>
    <w:rsid w:val="00D509A7"/>
    <w:rsid w:val="00D51514"/>
    <w:rsid w:val="00D52106"/>
    <w:rsid w:val="00D52C11"/>
    <w:rsid w:val="00D5307D"/>
    <w:rsid w:val="00D53189"/>
    <w:rsid w:val="00D531FD"/>
    <w:rsid w:val="00D5387F"/>
    <w:rsid w:val="00D53890"/>
    <w:rsid w:val="00D541FB"/>
    <w:rsid w:val="00D552CC"/>
    <w:rsid w:val="00D55A93"/>
    <w:rsid w:val="00D5669B"/>
    <w:rsid w:val="00D60D1D"/>
    <w:rsid w:val="00D6117B"/>
    <w:rsid w:val="00D61B81"/>
    <w:rsid w:val="00D62322"/>
    <w:rsid w:val="00D64191"/>
    <w:rsid w:val="00D64217"/>
    <w:rsid w:val="00D64CAE"/>
    <w:rsid w:val="00D65F2B"/>
    <w:rsid w:val="00D66511"/>
    <w:rsid w:val="00D66B2D"/>
    <w:rsid w:val="00D66C45"/>
    <w:rsid w:val="00D7033C"/>
    <w:rsid w:val="00D70978"/>
    <w:rsid w:val="00D723B9"/>
    <w:rsid w:val="00D72497"/>
    <w:rsid w:val="00D74387"/>
    <w:rsid w:val="00D748E1"/>
    <w:rsid w:val="00D75771"/>
    <w:rsid w:val="00D75E21"/>
    <w:rsid w:val="00D76D62"/>
    <w:rsid w:val="00D775C1"/>
    <w:rsid w:val="00D81688"/>
    <w:rsid w:val="00D81794"/>
    <w:rsid w:val="00D82C75"/>
    <w:rsid w:val="00D8515E"/>
    <w:rsid w:val="00D85C03"/>
    <w:rsid w:val="00D86282"/>
    <w:rsid w:val="00D87685"/>
    <w:rsid w:val="00D87699"/>
    <w:rsid w:val="00D90662"/>
    <w:rsid w:val="00D90689"/>
    <w:rsid w:val="00D91255"/>
    <w:rsid w:val="00D9126C"/>
    <w:rsid w:val="00D915DF"/>
    <w:rsid w:val="00D9177D"/>
    <w:rsid w:val="00D930B7"/>
    <w:rsid w:val="00D93582"/>
    <w:rsid w:val="00D94FBD"/>
    <w:rsid w:val="00D95036"/>
    <w:rsid w:val="00D9526E"/>
    <w:rsid w:val="00DA0181"/>
    <w:rsid w:val="00DA11FF"/>
    <w:rsid w:val="00DA129A"/>
    <w:rsid w:val="00DA1DEB"/>
    <w:rsid w:val="00DA2BCB"/>
    <w:rsid w:val="00DA2EBA"/>
    <w:rsid w:val="00DA385C"/>
    <w:rsid w:val="00DA4323"/>
    <w:rsid w:val="00DA609F"/>
    <w:rsid w:val="00DA63CD"/>
    <w:rsid w:val="00DA6F17"/>
    <w:rsid w:val="00DA6FFD"/>
    <w:rsid w:val="00DA71E9"/>
    <w:rsid w:val="00DA71F5"/>
    <w:rsid w:val="00DA7409"/>
    <w:rsid w:val="00DB2033"/>
    <w:rsid w:val="00DB3B68"/>
    <w:rsid w:val="00DB4213"/>
    <w:rsid w:val="00DB447C"/>
    <w:rsid w:val="00DB4CCA"/>
    <w:rsid w:val="00DB5BCB"/>
    <w:rsid w:val="00DB5E20"/>
    <w:rsid w:val="00DB601B"/>
    <w:rsid w:val="00DB7CA2"/>
    <w:rsid w:val="00DC0178"/>
    <w:rsid w:val="00DC05EE"/>
    <w:rsid w:val="00DC08C1"/>
    <w:rsid w:val="00DC17A1"/>
    <w:rsid w:val="00DC181C"/>
    <w:rsid w:val="00DC1C72"/>
    <w:rsid w:val="00DC2534"/>
    <w:rsid w:val="00DC26EF"/>
    <w:rsid w:val="00DC290A"/>
    <w:rsid w:val="00DC3FA2"/>
    <w:rsid w:val="00DC40DF"/>
    <w:rsid w:val="00DC49A5"/>
    <w:rsid w:val="00DC653B"/>
    <w:rsid w:val="00DC66C1"/>
    <w:rsid w:val="00DC6700"/>
    <w:rsid w:val="00DC70D8"/>
    <w:rsid w:val="00DC74A7"/>
    <w:rsid w:val="00DC7ACD"/>
    <w:rsid w:val="00DD0A8F"/>
    <w:rsid w:val="00DD1289"/>
    <w:rsid w:val="00DD29D3"/>
    <w:rsid w:val="00DD61AF"/>
    <w:rsid w:val="00DD710A"/>
    <w:rsid w:val="00DD764B"/>
    <w:rsid w:val="00DD7FD4"/>
    <w:rsid w:val="00DE057B"/>
    <w:rsid w:val="00DE22CA"/>
    <w:rsid w:val="00DE436F"/>
    <w:rsid w:val="00DE4BFE"/>
    <w:rsid w:val="00DE5D63"/>
    <w:rsid w:val="00DE6F20"/>
    <w:rsid w:val="00DE781A"/>
    <w:rsid w:val="00DE7C5C"/>
    <w:rsid w:val="00DF1F4C"/>
    <w:rsid w:val="00DF35C7"/>
    <w:rsid w:val="00DF48D2"/>
    <w:rsid w:val="00DF50D7"/>
    <w:rsid w:val="00DF60BE"/>
    <w:rsid w:val="00DF6B06"/>
    <w:rsid w:val="00E01BE7"/>
    <w:rsid w:val="00E02A5B"/>
    <w:rsid w:val="00E03072"/>
    <w:rsid w:val="00E032CB"/>
    <w:rsid w:val="00E03496"/>
    <w:rsid w:val="00E03B47"/>
    <w:rsid w:val="00E046C7"/>
    <w:rsid w:val="00E053BF"/>
    <w:rsid w:val="00E0596A"/>
    <w:rsid w:val="00E066FB"/>
    <w:rsid w:val="00E06777"/>
    <w:rsid w:val="00E0724D"/>
    <w:rsid w:val="00E07F43"/>
    <w:rsid w:val="00E1086D"/>
    <w:rsid w:val="00E11980"/>
    <w:rsid w:val="00E11FB5"/>
    <w:rsid w:val="00E12FE0"/>
    <w:rsid w:val="00E16E99"/>
    <w:rsid w:val="00E1706E"/>
    <w:rsid w:val="00E1712B"/>
    <w:rsid w:val="00E203B8"/>
    <w:rsid w:val="00E20C4B"/>
    <w:rsid w:val="00E212EB"/>
    <w:rsid w:val="00E213D7"/>
    <w:rsid w:val="00E218B8"/>
    <w:rsid w:val="00E222DD"/>
    <w:rsid w:val="00E22C69"/>
    <w:rsid w:val="00E230D9"/>
    <w:rsid w:val="00E23777"/>
    <w:rsid w:val="00E23B57"/>
    <w:rsid w:val="00E26E2D"/>
    <w:rsid w:val="00E270F0"/>
    <w:rsid w:val="00E278CE"/>
    <w:rsid w:val="00E27D2F"/>
    <w:rsid w:val="00E304A0"/>
    <w:rsid w:val="00E31053"/>
    <w:rsid w:val="00E313DC"/>
    <w:rsid w:val="00E31433"/>
    <w:rsid w:val="00E3146D"/>
    <w:rsid w:val="00E31783"/>
    <w:rsid w:val="00E31D7A"/>
    <w:rsid w:val="00E3280C"/>
    <w:rsid w:val="00E32959"/>
    <w:rsid w:val="00E32ED9"/>
    <w:rsid w:val="00E33789"/>
    <w:rsid w:val="00E345DC"/>
    <w:rsid w:val="00E34EAE"/>
    <w:rsid w:val="00E3519A"/>
    <w:rsid w:val="00E35574"/>
    <w:rsid w:val="00E35E2A"/>
    <w:rsid w:val="00E36A98"/>
    <w:rsid w:val="00E36B90"/>
    <w:rsid w:val="00E373E8"/>
    <w:rsid w:val="00E3747F"/>
    <w:rsid w:val="00E40A2D"/>
    <w:rsid w:val="00E41C9A"/>
    <w:rsid w:val="00E41D34"/>
    <w:rsid w:val="00E42789"/>
    <w:rsid w:val="00E42A67"/>
    <w:rsid w:val="00E42BF4"/>
    <w:rsid w:val="00E43067"/>
    <w:rsid w:val="00E43E9A"/>
    <w:rsid w:val="00E4587E"/>
    <w:rsid w:val="00E45EB7"/>
    <w:rsid w:val="00E472DA"/>
    <w:rsid w:val="00E47EB9"/>
    <w:rsid w:val="00E50DE8"/>
    <w:rsid w:val="00E51585"/>
    <w:rsid w:val="00E5190A"/>
    <w:rsid w:val="00E51F23"/>
    <w:rsid w:val="00E52231"/>
    <w:rsid w:val="00E52808"/>
    <w:rsid w:val="00E52FD2"/>
    <w:rsid w:val="00E5354A"/>
    <w:rsid w:val="00E54216"/>
    <w:rsid w:val="00E5483A"/>
    <w:rsid w:val="00E563F8"/>
    <w:rsid w:val="00E6010A"/>
    <w:rsid w:val="00E603F9"/>
    <w:rsid w:val="00E60DEB"/>
    <w:rsid w:val="00E6209F"/>
    <w:rsid w:val="00E62425"/>
    <w:rsid w:val="00E6402F"/>
    <w:rsid w:val="00E64E52"/>
    <w:rsid w:val="00E65A18"/>
    <w:rsid w:val="00E66731"/>
    <w:rsid w:val="00E66781"/>
    <w:rsid w:val="00E66B04"/>
    <w:rsid w:val="00E672C7"/>
    <w:rsid w:val="00E70153"/>
    <w:rsid w:val="00E71326"/>
    <w:rsid w:val="00E73BF7"/>
    <w:rsid w:val="00E73EEE"/>
    <w:rsid w:val="00E742ED"/>
    <w:rsid w:val="00E74525"/>
    <w:rsid w:val="00E74695"/>
    <w:rsid w:val="00E75B02"/>
    <w:rsid w:val="00E80B02"/>
    <w:rsid w:val="00E82800"/>
    <w:rsid w:val="00E851E3"/>
    <w:rsid w:val="00E86EDA"/>
    <w:rsid w:val="00E870A3"/>
    <w:rsid w:val="00E87601"/>
    <w:rsid w:val="00E903B7"/>
    <w:rsid w:val="00E905CD"/>
    <w:rsid w:val="00E90DA3"/>
    <w:rsid w:val="00E910CE"/>
    <w:rsid w:val="00E91693"/>
    <w:rsid w:val="00E929D3"/>
    <w:rsid w:val="00E95061"/>
    <w:rsid w:val="00E95351"/>
    <w:rsid w:val="00E96A4D"/>
    <w:rsid w:val="00EA1031"/>
    <w:rsid w:val="00EA1E64"/>
    <w:rsid w:val="00EA25B5"/>
    <w:rsid w:val="00EA2AC5"/>
    <w:rsid w:val="00EA30DC"/>
    <w:rsid w:val="00EA3A3F"/>
    <w:rsid w:val="00EA3B63"/>
    <w:rsid w:val="00EA40CE"/>
    <w:rsid w:val="00EA46FF"/>
    <w:rsid w:val="00EA4908"/>
    <w:rsid w:val="00EA4C1C"/>
    <w:rsid w:val="00EA4EC4"/>
    <w:rsid w:val="00EA534B"/>
    <w:rsid w:val="00EA6162"/>
    <w:rsid w:val="00EB01BF"/>
    <w:rsid w:val="00EB0796"/>
    <w:rsid w:val="00EB0FD2"/>
    <w:rsid w:val="00EB1647"/>
    <w:rsid w:val="00EB2C29"/>
    <w:rsid w:val="00EB2D59"/>
    <w:rsid w:val="00EB33AA"/>
    <w:rsid w:val="00EB36AC"/>
    <w:rsid w:val="00EB4416"/>
    <w:rsid w:val="00EB4A84"/>
    <w:rsid w:val="00EB587E"/>
    <w:rsid w:val="00EB5E80"/>
    <w:rsid w:val="00EB5FD9"/>
    <w:rsid w:val="00EB6F96"/>
    <w:rsid w:val="00EB7F89"/>
    <w:rsid w:val="00EC1DFD"/>
    <w:rsid w:val="00EC2777"/>
    <w:rsid w:val="00EC4D47"/>
    <w:rsid w:val="00EC5D79"/>
    <w:rsid w:val="00EC606E"/>
    <w:rsid w:val="00EC6B74"/>
    <w:rsid w:val="00EC6EA0"/>
    <w:rsid w:val="00ED1781"/>
    <w:rsid w:val="00ED22B0"/>
    <w:rsid w:val="00ED2E3F"/>
    <w:rsid w:val="00ED39E5"/>
    <w:rsid w:val="00ED3AAC"/>
    <w:rsid w:val="00ED4E0C"/>
    <w:rsid w:val="00ED637A"/>
    <w:rsid w:val="00EE0B60"/>
    <w:rsid w:val="00EE0DED"/>
    <w:rsid w:val="00EE1CA9"/>
    <w:rsid w:val="00EE3150"/>
    <w:rsid w:val="00EE33D4"/>
    <w:rsid w:val="00EE62E1"/>
    <w:rsid w:val="00EF0613"/>
    <w:rsid w:val="00EF068A"/>
    <w:rsid w:val="00EF0A4C"/>
    <w:rsid w:val="00EF0B39"/>
    <w:rsid w:val="00EF0EBA"/>
    <w:rsid w:val="00EF1209"/>
    <w:rsid w:val="00EF12E0"/>
    <w:rsid w:val="00EF2423"/>
    <w:rsid w:val="00EF250E"/>
    <w:rsid w:val="00EF32C1"/>
    <w:rsid w:val="00EF4BBE"/>
    <w:rsid w:val="00EF4FA6"/>
    <w:rsid w:val="00EF537C"/>
    <w:rsid w:val="00EF5A52"/>
    <w:rsid w:val="00EF72CB"/>
    <w:rsid w:val="00EF74C9"/>
    <w:rsid w:val="00F00009"/>
    <w:rsid w:val="00F00BF7"/>
    <w:rsid w:val="00F00EC3"/>
    <w:rsid w:val="00F01207"/>
    <w:rsid w:val="00F0144D"/>
    <w:rsid w:val="00F01A87"/>
    <w:rsid w:val="00F02925"/>
    <w:rsid w:val="00F039B4"/>
    <w:rsid w:val="00F05067"/>
    <w:rsid w:val="00F05FE4"/>
    <w:rsid w:val="00F060B6"/>
    <w:rsid w:val="00F0653F"/>
    <w:rsid w:val="00F06A87"/>
    <w:rsid w:val="00F06EF7"/>
    <w:rsid w:val="00F07722"/>
    <w:rsid w:val="00F10135"/>
    <w:rsid w:val="00F11BB9"/>
    <w:rsid w:val="00F13386"/>
    <w:rsid w:val="00F13791"/>
    <w:rsid w:val="00F13F71"/>
    <w:rsid w:val="00F1480F"/>
    <w:rsid w:val="00F1748E"/>
    <w:rsid w:val="00F2036F"/>
    <w:rsid w:val="00F207A3"/>
    <w:rsid w:val="00F20FCB"/>
    <w:rsid w:val="00F227AC"/>
    <w:rsid w:val="00F23472"/>
    <w:rsid w:val="00F23A97"/>
    <w:rsid w:val="00F268E5"/>
    <w:rsid w:val="00F27566"/>
    <w:rsid w:val="00F27B4D"/>
    <w:rsid w:val="00F30468"/>
    <w:rsid w:val="00F30FD0"/>
    <w:rsid w:val="00F32ED9"/>
    <w:rsid w:val="00F35784"/>
    <w:rsid w:val="00F40EF7"/>
    <w:rsid w:val="00F41345"/>
    <w:rsid w:val="00F418FB"/>
    <w:rsid w:val="00F431D2"/>
    <w:rsid w:val="00F4333F"/>
    <w:rsid w:val="00F4376F"/>
    <w:rsid w:val="00F441AB"/>
    <w:rsid w:val="00F47170"/>
    <w:rsid w:val="00F50865"/>
    <w:rsid w:val="00F50AE8"/>
    <w:rsid w:val="00F51133"/>
    <w:rsid w:val="00F51749"/>
    <w:rsid w:val="00F517D3"/>
    <w:rsid w:val="00F5209D"/>
    <w:rsid w:val="00F5313C"/>
    <w:rsid w:val="00F546C3"/>
    <w:rsid w:val="00F547C9"/>
    <w:rsid w:val="00F5671A"/>
    <w:rsid w:val="00F569DE"/>
    <w:rsid w:val="00F571B3"/>
    <w:rsid w:val="00F573D1"/>
    <w:rsid w:val="00F57814"/>
    <w:rsid w:val="00F57EDE"/>
    <w:rsid w:val="00F60925"/>
    <w:rsid w:val="00F62191"/>
    <w:rsid w:val="00F643DF"/>
    <w:rsid w:val="00F6453E"/>
    <w:rsid w:val="00F64865"/>
    <w:rsid w:val="00F64F16"/>
    <w:rsid w:val="00F656FC"/>
    <w:rsid w:val="00F66783"/>
    <w:rsid w:val="00F6687C"/>
    <w:rsid w:val="00F66F51"/>
    <w:rsid w:val="00F70F64"/>
    <w:rsid w:val="00F720C2"/>
    <w:rsid w:val="00F73344"/>
    <w:rsid w:val="00F73372"/>
    <w:rsid w:val="00F748A9"/>
    <w:rsid w:val="00F74D48"/>
    <w:rsid w:val="00F74E85"/>
    <w:rsid w:val="00F761E3"/>
    <w:rsid w:val="00F762E4"/>
    <w:rsid w:val="00F76F80"/>
    <w:rsid w:val="00F77DA8"/>
    <w:rsid w:val="00F8071F"/>
    <w:rsid w:val="00F808D4"/>
    <w:rsid w:val="00F80BAA"/>
    <w:rsid w:val="00F81CBC"/>
    <w:rsid w:val="00F83129"/>
    <w:rsid w:val="00F8380F"/>
    <w:rsid w:val="00F83DB9"/>
    <w:rsid w:val="00F84285"/>
    <w:rsid w:val="00F858B0"/>
    <w:rsid w:val="00F86097"/>
    <w:rsid w:val="00F86960"/>
    <w:rsid w:val="00F86D0F"/>
    <w:rsid w:val="00F86F27"/>
    <w:rsid w:val="00F900DB"/>
    <w:rsid w:val="00F90C2E"/>
    <w:rsid w:val="00F91111"/>
    <w:rsid w:val="00F938C5"/>
    <w:rsid w:val="00F93C6A"/>
    <w:rsid w:val="00F94566"/>
    <w:rsid w:val="00F94AD7"/>
    <w:rsid w:val="00FA00B0"/>
    <w:rsid w:val="00FA08B2"/>
    <w:rsid w:val="00FA1413"/>
    <w:rsid w:val="00FA1AB9"/>
    <w:rsid w:val="00FA2384"/>
    <w:rsid w:val="00FA29C6"/>
    <w:rsid w:val="00FA4138"/>
    <w:rsid w:val="00FA4A50"/>
    <w:rsid w:val="00FA533E"/>
    <w:rsid w:val="00FA5D91"/>
    <w:rsid w:val="00FB08A1"/>
    <w:rsid w:val="00FB0985"/>
    <w:rsid w:val="00FB10A1"/>
    <w:rsid w:val="00FB2554"/>
    <w:rsid w:val="00FB2E34"/>
    <w:rsid w:val="00FB32DB"/>
    <w:rsid w:val="00FB4095"/>
    <w:rsid w:val="00FB5348"/>
    <w:rsid w:val="00FB540B"/>
    <w:rsid w:val="00FB5E4F"/>
    <w:rsid w:val="00FB7868"/>
    <w:rsid w:val="00FB7C66"/>
    <w:rsid w:val="00FC091D"/>
    <w:rsid w:val="00FC2601"/>
    <w:rsid w:val="00FC3766"/>
    <w:rsid w:val="00FC3CDF"/>
    <w:rsid w:val="00FC4C21"/>
    <w:rsid w:val="00FC5301"/>
    <w:rsid w:val="00FC6EA5"/>
    <w:rsid w:val="00FD24A3"/>
    <w:rsid w:val="00FD2D89"/>
    <w:rsid w:val="00FD3C51"/>
    <w:rsid w:val="00FD4888"/>
    <w:rsid w:val="00FD76CA"/>
    <w:rsid w:val="00FD7D70"/>
    <w:rsid w:val="00FE063A"/>
    <w:rsid w:val="00FE0760"/>
    <w:rsid w:val="00FE18BE"/>
    <w:rsid w:val="00FE22A5"/>
    <w:rsid w:val="00FE39A7"/>
    <w:rsid w:val="00FE41AC"/>
    <w:rsid w:val="00FE41BD"/>
    <w:rsid w:val="00FE5999"/>
    <w:rsid w:val="00FE7196"/>
    <w:rsid w:val="00FE721C"/>
    <w:rsid w:val="00FE7A95"/>
    <w:rsid w:val="00FF1A6B"/>
    <w:rsid w:val="00FF2412"/>
    <w:rsid w:val="00FF2727"/>
    <w:rsid w:val="00FF29A5"/>
    <w:rsid w:val="00FF34EB"/>
    <w:rsid w:val="00FF3A40"/>
    <w:rsid w:val="00FF41A2"/>
    <w:rsid w:val="00FF57F1"/>
    <w:rsid w:val="00FF71FC"/>
    <w:rsid w:val="00FF7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25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A73101"/>
    <w:pPr>
      <w:keepNext/>
      <w:keepLines/>
      <w:spacing w:before="360"/>
      <w:ind w:left="794" w:hanging="794"/>
      <w:outlineLvl w:val="0"/>
    </w:pPr>
    <w:rPr>
      <w:b/>
    </w:rPr>
  </w:style>
  <w:style w:type="paragraph" w:styleId="Heading2">
    <w:name w:val="heading 2"/>
    <w:basedOn w:val="Heading1"/>
    <w:next w:val="Normal"/>
    <w:qFormat/>
    <w:rsid w:val="00A73101"/>
    <w:pPr>
      <w:spacing w:before="240"/>
      <w:outlineLvl w:val="1"/>
    </w:pPr>
  </w:style>
  <w:style w:type="paragraph" w:styleId="Heading3">
    <w:name w:val="heading 3"/>
    <w:basedOn w:val="Heading1"/>
    <w:next w:val="Normal"/>
    <w:qFormat/>
    <w:rsid w:val="00A73101"/>
    <w:pPr>
      <w:spacing w:before="160"/>
      <w:outlineLvl w:val="2"/>
    </w:pPr>
  </w:style>
  <w:style w:type="paragraph" w:styleId="Heading4">
    <w:name w:val="heading 4"/>
    <w:basedOn w:val="Heading3"/>
    <w:next w:val="Normal"/>
    <w:qFormat/>
    <w:rsid w:val="00A73101"/>
    <w:pPr>
      <w:tabs>
        <w:tab w:val="clear" w:pos="794"/>
        <w:tab w:val="left" w:pos="1021"/>
      </w:tabs>
      <w:ind w:left="1021" w:hanging="1021"/>
      <w:outlineLvl w:val="3"/>
    </w:pPr>
  </w:style>
  <w:style w:type="paragraph" w:styleId="Heading5">
    <w:name w:val="heading 5"/>
    <w:basedOn w:val="Heading4"/>
    <w:next w:val="Normal"/>
    <w:qFormat/>
    <w:rsid w:val="00A73101"/>
    <w:pPr>
      <w:outlineLvl w:val="4"/>
    </w:pPr>
  </w:style>
  <w:style w:type="paragraph" w:styleId="Heading6">
    <w:name w:val="heading 6"/>
    <w:basedOn w:val="Heading4"/>
    <w:next w:val="Normal"/>
    <w:qFormat/>
    <w:rsid w:val="00A73101"/>
    <w:pPr>
      <w:tabs>
        <w:tab w:val="clear" w:pos="1021"/>
        <w:tab w:val="clear" w:pos="1191"/>
      </w:tabs>
      <w:ind w:left="1588" w:hanging="1588"/>
      <w:outlineLvl w:val="5"/>
    </w:pPr>
  </w:style>
  <w:style w:type="paragraph" w:styleId="Heading7">
    <w:name w:val="heading 7"/>
    <w:basedOn w:val="Heading6"/>
    <w:next w:val="Normal"/>
    <w:qFormat/>
    <w:rsid w:val="00A73101"/>
    <w:pPr>
      <w:outlineLvl w:val="6"/>
    </w:pPr>
  </w:style>
  <w:style w:type="paragraph" w:styleId="Heading8">
    <w:name w:val="heading 8"/>
    <w:basedOn w:val="Heading6"/>
    <w:next w:val="Normal"/>
    <w:qFormat/>
    <w:rsid w:val="00A73101"/>
    <w:pPr>
      <w:outlineLvl w:val="7"/>
    </w:pPr>
  </w:style>
  <w:style w:type="paragraph" w:styleId="Heading9">
    <w:name w:val="heading 9"/>
    <w:basedOn w:val="Heading6"/>
    <w:next w:val="Normal"/>
    <w:qFormat/>
    <w:rsid w:val="00A731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3101"/>
    <w:pPr>
      <w:keepNext/>
      <w:keepLines/>
      <w:spacing w:before="480"/>
      <w:jc w:val="center"/>
    </w:pPr>
    <w:rPr>
      <w:b/>
      <w:sz w:val="28"/>
    </w:rPr>
  </w:style>
  <w:style w:type="character" w:customStyle="1" w:styleId="Appdef">
    <w:name w:val="App_def"/>
    <w:rsid w:val="00A73101"/>
    <w:rPr>
      <w:rFonts w:ascii="Times New Roman" w:hAnsi="Times New Roman"/>
      <w:b/>
    </w:rPr>
  </w:style>
  <w:style w:type="character" w:customStyle="1" w:styleId="Appref">
    <w:name w:val="App_ref"/>
    <w:basedOn w:val="DefaultParagraphFont"/>
    <w:rsid w:val="00A73101"/>
  </w:style>
  <w:style w:type="paragraph" w:customStyle="1" w:styleId="AppendixNotitle">
    <w:name w:val="Appendix_No &amp; title"/>
    <w:basedOn w:val="AnnexNotitle"/>
    <w:next w:val="Normal"/>
    <w:rsid w:val="00A73101"/>
  </w:style>
  <w:style w:type="character" w:customStyle="1" w:styleId="Artdef">
    <w:name w:val="Art_def"/>
    <w:rsid w:val="00A73101"/>
    <w:rPr>
      <w:rFonts w:ascii="Times New Roman" w:hAnsi="Times New Roman"/>
      <w:b/>
    </w:rPr>
  </w:style>
  <w:style w:type="paragraph" w:customStyle="1" w:styleId="Artheading">
    <w:name w:val="Art_heading"/>
    <w:basedOn w:val="Normal"/>
    <w:next w:val="Normal"/>
    <w:rsid w:val="00A73101"/>
    <w:pPr>
      <w:spacing w:before="480"/>
      <w:jc w:val="center"/>
    </w:pPr>
    <w:rPr>
      <w:b/>
      <w:sz w:val="28"/>
    </w:rPr>
  </w:style>
  <w:style w:type="paragraph" w:customStyle="1" w:styleId="ArtNo">
    <w:name w:val="Art_No"/>
    <w:basedOn w:val="Normal"/>
    <w:next w:val="Normal"/>
    <w:rsid w:val="00A73101"/>
    <w:pPr>
      <w:keepNext/>
      <w:keepLines/>
      <w:spacing w:before="480"/>
      <w:jc w:val="center"/>
    </w:pPr>
    <w:rPr>
      <w:caps/>
      <w:sz w:val="28"/>
    </w:rPr>
  </w:style>
  <w:style w:type="character" w:customStyle="1" w:styleId="Artref">
    <w:name w:val="Art_ref"/>
    <w:basedOn w:val="DefaultParagraphFont"/>
    <w:rsid w:val="00A73101"/>
  </w:style>
  <w:style w:type="paragraph" w:customStyle="1" w:styleId="Arttitle">
    <w:name w:val="Art_title"/>
    <w:basedOn w:val="Normal"/>
    <w:next w:val="Normal"/>
    <w:rsid w:val="00A73101"/>
    <w:pPr>
      <w:keepNext/>
      <w:keepLines/>
      <w:spacing w:before="240"/>
      <w:jc w:val="center"/>
    </w:pPr>
    <w:rPr>
      <w:b/>
      <w:sz w:val="28"/>
    </w:rPr>
  </w:style>
  <w:style w:type="paragraph" w:customStyle="1" w:styleId="ASN1">
    <w:name w:val="ASN.1"/>
    <w:basedOn w:val="Normal"/>
    <w:rsid w:val="00A7310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A73101"/>
    <w:pPr>
      <w:keepNext/>
      <w:keepLines/>
      <w:spacing w:before="160"/>
      <w:ind w:left="794"/>
    </w:pPr>
    <w:rPr>
      <w:i/>
    </w:rPr>
  </w:style>
  <w:style w:type="paragraph" w:customStyle="1" w:styleId="ChapNo">
    <w:name w:val="Chap_No"/>
    <w:basedOn w:val="Normal"/>
    <w:next w:val="Normal"/>
    <w:rsid w:val="00A73101"/>
    <w:pPr>
      <w:keepNext/>
      <w:keepLines/>
      <w:spacing w:before="480"/>
      <w:jc w:val="center"/>
    </w:pPr>
    <w:rPr>
      <w:b/>
      <w:caps/>
      <w:sz w:val="28"/>
    </w:rPr>
  </w:style>
  <w:style w:type="paragraph" w:customStyle="1" w:styleId="Chaptitle">
    <w:name w:val="Chap_title"/>
    <w:basedOn w:val="Normal"/>
    <w:next w:val="Normal"/>
    <w:rsid w:val="00A73101"/>
    <w:pPr>
      <w:keepNext/>
      <w:keepLines/>
      <w:spacing w:before="240"/>
      <w:jc w:val="center"/>
    </w:pPr>
    <w:rPr>
      <w:b/>
      <w:sz w:val="28"/>
    </w:rPr>
  </w:style>
  <w:style w:type="character" w:styleId="EndnoteReference">
    <w:name w:val="endnote reference"/>
    <w:semiHidden/>
    <w:rsid w:val="00A73101"/>
    <w:rPr>
      <w:vertAlign w:val="superscript"/>
    </w:rPr>
  </w:style>
  <w:style w:type="paragraph" w:customStyle="1" w:styleId="enumlev1">
    <w:name w:val="enumlev1"/>
    <w:basedOn w:val="Normal"/>
    <w:rsid w:val="00A73101"/>
    <w:pPr>
      <w:spacing w:before="80"/>
      <w:ind w:left="794" w:hanging="794"/>
    </w:pPr>
  </w:style>
  <w:style w:type="paragraph" w:customStyle="1" w:styleId="enumlev2">
    <w:name w:val="enumlev2"/>
    <w:basedOn w:val="enumlev1"/>
    <w:rsid w:val="00A73101"/>
    <w:pPr>
      <w:ind w:left="1191" w:hanging="397"/>
    </w:pPr>
  </w:style>
  <w:style w:type="paragraph" w:customStyle="1" w:styleId="enumlev3">
    <w:name w:val="enumlev3"/>
    <w:basedOn w:val="enumlev2"/>
    <w:rsid w:val="00A73101"/>
    <w:pPr>
      <w:ind w:left="1588"/>
    </w:pPr>
  </w:style>
  <w:style w:type="paragraph" w:customStyle="1" w:styleId="Equation">
    <w:name w:val="Equation"/>
    <w:basedOn w:val="Normal"/>
    <w:rsid w:val="00A73101"/>
    <w:pPr>
      <w:tabs>
        <w:tab w:val="clear" w:pos="1191"/>
        <w:tab w:val="clear" w:pos="1588"/>
        <w:tab w:val="clear" w:pos="1985"/>
        <w:tab w:val="center" w:pos="4820"/>
        <w:tab w:val="right" w:pos="9639"/>
      </w:tabs>
    </w:pPr>
  </w:style>
  <w:style w:type="paragraph" w:customStyle="1" w:styleId="Equationlegend">
    <w:name w:val="Equation_legend"/>
    <w:basedOn w:val="Normal"/>
    <w:rsid w:val="00A73101"/>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A73101"/>
    <w:pPr>
      <w:keepNext/>
      <w:keepLines/>
      <w:spacing w:before="240" w:after="120"/>
      <w:jc w:val="center"/>
    </w:pPr>
  </w:style>
  <w:style w:type="paragraph" w:customStyle="1" w:styleId="Figurelegend">
    <w:name w:val="Figure_legend"/>
    <w:basedOn w:val="Normal"/>
    <w:rsid w:val="00A7310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A73101"/>
    <w:pPr>
      <w:keepLines/>
      <w:spacing w:before="240" w:after="120"/>
      <w:jc w:val="center"/>
    </w:pPr>
    <w:rPr>
      <w:b/>
    </w:rPr>
  </w:style>
  <w:style w:type="paragraph" w:customStyle="1" w:styleId="FigureNoBR">
    <w:name w:val="Figure_No_BR"/>
    <w:basedOn w:val="Normal"/>
    <w:next w:val="Normal"/>
    <w:rsid w:val="00A73101"/>
    <w:pPr>
      <w:keepNext/>
      <w:keepLines/>
      <w:spacing w:before="480" w:after="120"/>
      <w:jc w:val="center"/>
    </w:pPr>
    <w:rPr>
      <w:caps/>
    </w:rPr>
  </w:style>
  <w:style w:type="paragraph" w:customStyle="1" w:styleId="TabletitleBR">
    <w:name w:val="Table_title_BR"/>
    <w:basedOn w:val="Normal"/>
    <w:next w:val="Normal"/>
    <w:rsid w:val="00A73101"/>
    <w:pPr>
      <w:keepNext/>
      <w:keepLines/>
      <w:spacing w:before="0" w:after="120"/>
      <w:jc w:val="center"/>
    </w:pPr>
    <w:rPr>
      <w:b/>
    </w:rPr>
  </w:style>
  <w:style w:type="paragraph" w:customStyle="1" w:styleId="FiguretitleBR">
    <w:name w:val="Figure_title_BR"/>
    <w:basedOn w:val="TabletitleBR"/>
    <w:next w:val="Normal"/>
    <w:rsid w:val="00A73101"/>
    <w:pPr>
      <w:keepNext w:val="0"/>
      <w:spacing w:after="480"/>
    </w:pPr>
  </w:style>
  <w:style w:type="paragraph" w:customStyle="1" w:styleId="Figurewithouttitle">
    <w:name w:val="Figure_without_title"/>
    <w:basedOn w:val="Normal"/>
    <w:next w:val="Normal"/>
    <w:rsid w:val="00A73101"/>
    <w:pPr>
      <w:keepLines/>
      <w:spacing w:before="240" w:after="120"/>
      <w:jc w:val="center"/>
    </w:pPr>
  </w:style>
  <w:style w:type="paragraph" w:styleId="Footer">
    <w:name w:val="footer"/>
    <w:basedOn w:val="Normal"/>
    <w:rsid w:val="00A7310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A7310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A73101"/>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A73101"/>
    <w:rPr>
      <w:position w:val="6"/>
      <w:sz w:val="18"/>
    </w:rPr>
  </w:style>
  <w:style w:type="paragraph" w:customStyle="1" w:styleId="Note">
    <w:name w:val="Note"/>
    <w:basedOn w:val="Normal"/>
    <w:rsid w:val="00A73101"/>
    <w:pPr>
      <w:spacing w:before="80"/>
    </w:pPr>
  </w:style>
  <w:style w:type="paragraph" w:styleId="FootnoteText">
    <w:name w:val="footnote text"/>
    <w:basedOn w:val="Note"/>
    <w:link w:val="FootnoteTextChar"/>
    <w:uiPriority w:val="99"/>
    <w:semiHidden/>
    <w:rsid w:val="00A73101"/>
    <w:pPr>
      <w:keepLines/>
      <w:tabs>
        <w:tab w:val="left" w:pos="255"/>
      </w:tabs>
      <w:ind w:left="255" w:hanging="255"/>
    </w:pPr>
    <w:rPr>
      <w:lang/>
    </w:rPr>
  </w:style>
  <w:style w:type="paragraph" w:customStyle="1" w:styleId="Formal">
    <w:name w:val="Formal"/>
    <w:basedOn w:val="ASN1"/>
    <w:rsid w:val="00A73101"/>
    <w:rPr>
      <w:b w:val="0"/>
    </w:rPr>
  </w:style>
  <w:style w:type="paragraph" w:styleId="Header">
    <w:name w:val="header"/>
    <w:basedOn w:val="Normal"/>
    <w:link w:val="HeaderChar"/>
    <w:rsid w:val="00A7310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73101"/>
    <w:pPr>
      <w:keepNext/>
      <w:spacing w:before="160"/>
    </w:pPr>
    <w:rPr>
      <w:b/>
    </w:rPr>
  </w:style>
  <w:style w:type="paragraph" w:customStyle="1" w:styleId="Headingi">
    <w:name w:val="Heading_i"/>
    <w:basedOn w:val="Normal"/>
    <w:next w:val="Normal"/>
    <w:rsid w:val="00A73101"/>
    <w:pPr>
      <w:keepNext/>
      <w:spacing w:before="160"/>
    </w:pPr>
    <w:rPr>
      <w:i/>
    </w:rPr>
  </w:style>
  <w:style w:type="paragraph" w:styleId="Index1">
    <w:name w:val="index 1"/>
    <w:basedOn w:val="Normal"/>
    <w:next w:val="Normal"/>
    <w:semiHidden/>
    <w:rsid w:val="00A73101"/>
  </w:style>
  <w:style w:type="paragraph" w:styleId="Index2">
    <w:name w:val="index 2"/>
    <w:basedOn w:val="Normal"/>
    <w:next w:val="Normal"/>
    <w:semiHidden/>
    <w:rsid w:val="00A73101"/>
    <w:pPr>
      <w:ind w:left="283"/>
    </w:pPr>
  </w:style>
  <w:style w:type="paragraph" w:styleId="Index3">
    <w:name w:val="index 3"/>
    <w:basedOn w:val="Normal"/>
    <w:next w:val="Normal"/>
    <w:semiHidden/>
    <w:rsid w:val="00A73101"/>
    <w:pPr>
      <w:ind w:left="566"/>
    </w:pPr>
  </w:style>
  <w:style w:type="paragraph" w:customStyle="1" w:styleId="Normalaftertitle">
    <w:name w:val="Normal_after_title"/>
    <w:basedOn w:val="Normal"/>
    <w:next w:val="Normal"/>
    <w:rsid w:val="00A73101"/>
    <w:pPr>
      <w:spacing w:before="360"/>
    </w:pPr>
  </w:style>
  <w:style w:type="character" w:styleId="PageNumber">
    <w:name w:val="page number"/>
    <w:basedOn w:val="DefaultParagraphFont"/>
    <w:rsid w:val="00A73101"/>
  </w:style>
  <w:style w:type="paragraph" w:customStyle="1" w:styleId="PartNo">
    <w:name w:val="Part_No"/>
    <w:basedOn w:val="Normal"/>
    <w:next w:val="Normal"/>
    <w:rsid w:val="00A73101"/>
    <w:pPr>
      <w:keepNext/>
      <w:keepLines/>
      <w:spacing w:before="480" w:after="80"/>
      <w:jc w:val="center"/>
    </w:pPr>
    <w:rPr>
      <w:caps/>
      <w:sz w:val="28"/>
    </w:rPr>
  </w:style>
  <w:style w:type="paragraph" w:customStyle="1" w:styleId="Partref">
    <w:name w:val="Part_ref"/>
    <w:basedOn w:val="Normal"/>
    <w:next w:val="Normal"/>
    <w:rsid w:val="00A73101"/>
    <w:pPr>
      <w:keepNext/>
      <w:keepLines/>
      <w:spacing w:before="280"/>
      <w:jc w:val="center"/>
    </w:pPr>
  </w:style>
  <w:style w:type="paragraph" w:customStyle="1" w:styleId="Parttitle">
    <w:name w:val="Part_title"/>
    <w:basedOn w:val="Normal"/>
    <w:next w:val="Normalaftertitle"/>
    <w:rsid w:val="00A73101"/>
    <w:pPr>
      <w:keepNext/>
      <w:keepLines/>
      <w:spacing w:before="240" w:after="280"/>
      <w:jc w:val="center"/>
    </w:pPr>
    <w:rPr>
      <w:b/>
      <w:sz w:val="28"/>
    </w:rPr>
  </w:style>
  <w:style w:type="paragraph" w:customStyle="1" w:styleId="Recdate">
    <w:name w:val="Rec_date"/>
    <w:basedOn w:val="Normal"/>
    <w:next w:val="Normalaftertitle"/>
    <w:rsid w:val="00A7310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73101"/>
  </w:style>
  <w:style w:type="paragraph" w:customStyle="1" w:styleId="RecNo">
    <w:name w:val="Rec_No"/>
    <w:basedOn w:val="Normal"/>
    <w:next w:val="Normal"/>
    <w:rsid w:val="00A73101"/>
    <w:pPr>
      <w:keepNext/>
      <w:keepLines/>
      <w:spacing w:before="0"/>
    </w:pPr>
    <w:rPr>
      <w:b/>
      <w:sz w:val="28"/>
    </w:rPr>
  </w:style>
  <w:style w:type="paragraph" w:customStyle="1" w:styleId="QuestionNo">
    <w:name w:val="Question_No"/>
    <w:basedOn w:val="RecNo"/>
    <w:next w:val="Normal"/>
    <w:rsid w:val="00A73101"/>
  </w:style>
  <w:style w:type="paragraph" w:customStyle="1" w:styleId="RecNoBR">
    <w:name w:val="Rec_No_BR"/>
    <w:basedOn w:val="Normal"/>
    <w:next w:val="Normal"/>
    <w:rsid w:val="00A73101"/>
    <w:pPr>
      <w:keepNext/>
      <w:keepLines/>
      <w:spacing w:before="480"/>
      <w:jc w:val="center"/>
    </w:pPr>
    <w:rPr>
      <w:caps/>
      <w:sz w:val="28"/>
    </w:rPr>
  </w:style>
  <w:style w:type="paragraph" w:customStyle="1" w:styleId="QuestionNoBR">
    <w:name w:val="Question_No_BR"/>
    <w:basedOn w:val="RecNoBR"/>
    <w:next w:val="Normal"/>
    <w:rsid w:val="00A73101"/>
  </w:style>
  <w:style w:type="paragraph" w:customStyle="1" w:styleId="Recref">
    <w:name w:val="Rec_ref"/>
    <w:basedOn w:val="Normal"/>
    <w:next w:val="Recdate"/>
    <w:rsid w:val="00A7310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73101"/>
  </w:style>
  <w:style w:type="paragraph" w:customStyle="1" w:styleId="Rectitle">
    <w:name w:val="Rec_title"/>
    <w:basedOn w:val="Normal"/>
    <w:next w:val="Normalaftertitle"/>
    <w:rsid w:val="00A73101"/>
    <w:pPr>
      <w:keepNext/>
      <w:keepLines/>
      <w:spacing w:before="360"/>
      <w:jc w:val="center"/>
    </w:pPr>
    <w:rPr>
      <w:b/>
      <w:sz w:val="28"/>
    </w:rPr>
  </w:style>
  <w:style w:type="paragraph" w:customStyle="1" w:styleId="Questiontitle">
    <w:name w:val="Question_title"/>
    <w:basedOn w:val="Rectitle"/>
    <w:next w:val="Questionref"/>
    <w:rsid w:val="00A73101"/>
  </w:style>
  <w:style w:type="character" w:customStyle="1" w:styleId="Recdef">
    <w:name w:val="Rec_def"/>
    <w:rsid w:val="00A73101"/>
    <w:rPr>
      <w:b/>
    </w:rPr>
  </w:style>
  <w:style w:type="paragraph" w:customStyle="1" w:styleId="Reftext">
    <w:name w:val="Ref_text"/>
    <w:basedOn w:val="Normal"/>
    <w:rsid w:val="00A73101"/>
    <w:pPr>
      <w:ind w:left="794" w:hanging="794"/>
    </w:pPr>
  </w:style>
  <w:style w:type="paragraph" w:customStyle="1" w:styleId="Reftitle">
    <w:name w:val="Ref_title"/>
    <w:basedOn w:val="Normal"/>
    <w:next w:val="Reftext"/>
    <w:rsid w:val="00A73101"/>
    <w:pPr>
      <w:spacing w:before="480"/>
      <w:jc w:val="center"/>
    </w:pPr>
    <w:rPr>
      <w:b/>
    </w:rPr>
  </w:style>
  <w:style w:type="paragraph" w:customStyle="1" w:styleId="Repdate">
    <w:name w:val="Rep_date"/>
    <w:basedOn w:val="Recdate"/>
    <w:next w:val="Normalaftertitle"/>
    <w:rsid w:val="00A73101"/>
  </w:style>
  <w:style w:type="paragraph" w:customStyle="1" w:styleId="RepNo">
    <w:name w:val="Rep_No"/>
    <w:basedOn w:val="RecNo"/>
    <w:next w:val="Normal"/>
    <w:rsid w:val="00A73101"/>
  </w:style>
  <w:style w:type="paragraph" w:customStyle="1" w:styleId="RepNoBR">
    <w:name w:val="Rep_No_BR"/>
    <w:basedOn w:val="RecNoBR"/>
    <w:next w:val="Normal"/>
    <w:rsid w:val="00A73101"/>
  </w:style>
  <w:style w:type="paragraph" w:customStyle="1" w:styleId="Repref">
    <w:name w:val="Rep_ref"/>
    <w:basedOn w:val="Recref"/>
    <w:next w:val="Repdate"/>
    <w:rsid w:val="00A73101"/>
  </w:style>
  <w:style w:type="paragraph" w:customStyle="1" w:styleId="Reptitle">
    <w:name w:val="Rep_title"/>
    <w:basedOn w:val="Rectitle"/>
    <w:next w:val="Repref"/>
    <w:rsid w:val="00A73101"/>
  </w:style>
  <w:style w:type="paragraph" w:customStyle="1" w:styleId="Resdate">
    <w:name w:val="Res_date"/>
    <w:basedOn w:val="Recdate"/>
    <w:next w:val="Normalaftertitle"/>
    <w:rsid w:val="00A73101"/>
  </w:style>
  <w:style w:type="character" w:customStyle="1" w:styleId="Resdef">
    <w:name w:val="Res_def"/>
    <w:rsid w:val="00A73101"/>
    <w:rPr>
      <w:rFonts w:ascii="Times New Roman" w:hAnsi="Times New Roman"/>
      <w:b/>
    </w:rPr>
  </w:style>
  <w:style w:type="paragraph" w:customStyle="1" w:styleId="ResNo">
    <w:name w:val="Res_No"/>
    <w:basedOn w:val="RecNo"/>
    <w:next w:val="Normal"/>
    <w:rsid w:val="00A73101"/>
  </w:style>
  <w:style w:type="paragraph" w:customStyle="1" w:styleId="ResNoBR">
    <w:name w:val="Res_No_BR"/>
    <w:basedOn w:val="RecNoBR"/>
    <w:next w:val="Normal"/>
    <w:rsid w:val="00A73101"/>
  </w:style>
  <w:style w:type="paragraph" w:customStyle="1" w:styleId="Resref">
    <w:name w:val="Res_ref"/>
    <w:basedOn w:val="Recref"/>
    <w:next w:val="Resdate"/>
    <w:rsid w:val="00A73101"/>
  </w:style>
  <w:style w:type="paragraph" w:customStyle="1" w:styleId="Restitle">
    <w:name w:val="Res_title"/>
    <w:basedOn w:val="Rectitle"/>
    <w:next w:val="Resref"/>
    <w:rsid w:val="00A73101"/>
  </w:style>
  <w:style w:type="paragraph" w:customStyle="1" w:styleId="Section1">
    <w:name w:val="Section_1"/>
    <w:basedOn w:val="Normal"/>
    <w:next w:val="Normal"/>
    <w:rsid w:val="00A7310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73101"/>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A73101"/>
    <w:pPr>
      <w:keepNext/>
      <w:keepLines/>
      <w:spacing w:before="480" w:after="80"/>
      <w:jc w:val="center"/>
    </w:pPr>
    <w:rPr>
      <w:caps/>
      <w:sz w:val="28"/>
    </w:rPr>
  </w:style>
  <w:style w:type="paragraph" w:customStyle="1" w:styleId="Sectiontitle">
    <w:name w:val="Section_title"/>
    <w:basedOn w:val="Normal"/>
    <w:next w:val="Normalaftertitle"/>
    <w:rsid w:val="00A73101"/>
    <w:pPr>
      <w:keepNext/>
      <w:keepLines/>
      <w:spacing w:before="480" w:after="280"/>
      <w:jc w:val="center"/>
    </w:pPr>
    <w:rPr>
      <w:b/>
      <w:sz w:val="28"/>
    </w:rPr>
  </w:style>
  <w:style w:type="paragraph" w:customStyle="1" w:styleId="Source">
    <w:name w:val="Source"/>
    <w:basedOn w:val="Normal"/>
    <w:next w:val="Normalaftertitle"/>
    <w:rsid w:val="00A73101"/>
    <w:pPr>
      <w:spacing w:before="840" w:after="200"/>
      <w:jc w:val="center"/>
    </w:pPr>
    <w:rPr>
      <w:b/>
      <w:sz w:val="28"/>
    </w:rPr>
  </w:style>
  <w:style w:type="paragraph" w:customStyle="1" w:styleId="SpecialFooter">
    <w:name w:val="Special Footer"/>
    <w:basedOn w:val="Footer"/>
    <w:rsid w:val="00A7310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73101"/>
    <w:rPr>
      <w:b/>
      <w:color w:val="auto"/>
    </w:rPr>
  </w:style>
  <w:style w:type="paragraph" w:customStyle="1" w:styleId="Tablehead">
    <w:name w:val="Table_head"/>
    <w:basedOn w:val="Normal"/>
    <w:next w:val="Normal"/>
    <w:rsid w:val="00A7310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7310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A73101"/>
    <w:pPr>
      <w:keepNext/>
      <w:keepLines/>
      <w:spacing w:before="360" w:after="120"/>
      <w:jc w:val="center"/>
    </w:pPr>
    <w:rPr>
      <w:b/>
    </w:rPr>
  </w:style>
  <w:style w:type="paragraph" w:customStyle="1" w:styleId="TableNoBR">
    <w:name w:val="Table_No_BR"/>
    <w:basedOn w:val="Normal"/>
    <w:next w:val="TabletitleBR"/>
    <w:rsid w:val="00A73101"/>
    <w:pPr>
      <w:keepNext/>
      <w:spacing w:before="560" w:after="120"/>
      <w:jc w:val="center"/>
    </w:pPr>
    <w:rPr>
      <w:caps/>
    </w:rPr>
  </w:style>
  <w:style w:type="paragraph" w:customStyle="1" w:styleId="Tableref">
    <w:name w:val="Table_ref"/>
    <w:basedOn w:val="Normal"/>
    <w:next w:val="TabletitleBR"/>
    <w:rsid w:val="00A73101"/>
    <w:pPr>
      <w:keepNext/>
      <w:spacing w:before="0" w:after="120"/>
      <w:jc w:val="center"/>
    </w:pPr>
  </w:style>
  <w:style w:type="paragraph" w:customStyle="1" w:styleId="Tabletext">
    <w:name w:val="Table_text"/>
    <w:basedOn w:val="Normal"/>
    <w:rsid w:val="00A7310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310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3101"/>
  </w:style>
  <w:style w:type="paragraph" w:customStyle="1" w:styleId="Title3">
    <w:name w:val="Title 3"/>
    <w:basedOn w:val="Title2"/>
    <w:next w:val="Normal"/>
    <w:rsid w:val="00A73101"/>
    <w:rPr>
      <w:caps w:val="0"/>
    </w:rPr>
  </w:style>
  <w:style w:type="paragraph" w:customStyle="1" w:styleId="Title4">
    <w:name w:val="Title 4"/>
    <w:basedOn w:val="Title3"/>
    <w:next w:val="Heading1"/>
    <w:rsid w:val="00A73101"/>
    <w:rPr>
      <w:b/>
    </w:rPr>
  </w:style>
  <w:style w:type="paragraph" w:customStyle="1" w:styleId="toc0">
    <w:name w:val="toc 0"/>
    <w:basedOn w:val="Normal"/>
    <w:next w:val="TOC1"/>
    <w:rsid w:val="00A73101"/>
    <w:pPr>
      <w:tabs>
        <w:tab w:val="clear" w:pos="794"/>
        <w:tab w:val="clear" w:pos="1191"/>
        <w:tab w:val="clear" w:pos="1588"/>
        <w:tab w:val="clear" w:pos="1985"/>
        <w:tab w:val="right" w:pos="9639"/>
      </w:tabs>
    </w:pPr>
    <w:rPr>
      <w:b/>
    </w:rPr>
  </w:style>
  <w:style w:type="paragraph" w:styleId="TOC1">
    <w:name w:val="toc 1"/>
    <w:basedOn w:val="Normal"/>
    <w:semiHidden/>
    <w:rsid w:val="00A7310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73101"/>
    <w:pPr>
      <w:spacing w:before="80"/>
      <w:ind w:left="1531" w:hanging="851"/>
    </w:pPr>
  </w:style>
  <w:style w:type="paragraph" w:styleId="TOC3">
    <w:name w:val="toc 3"/>
    <w:basedOn w:val="TOC2"/>
    <w:semiHidden/>
    <w:rsid w:val="00A73101"/>
  </w:style>
  <w:style w:type="paragraph" w:styleId="TOC4">
    <w:name w:val="toc 4"/>
    <w:basedOn w:val="TOC3"/>
    <w:semiHidden/>
    <w:rsid w:val="00A73101"/>
  </w:style>
  <w:style w:type="paragraph" w:styleId="TOC5">
    <w:name w:val="toc 5"/>
    <w:basedOn w:val="TOC4"/>
    <w:semiHidden/>
    <w:rsid w:val="00A73101"/>
  </w:style>
  <w:style w:type="paragraph" w:styleId="TOC6">
    <w:name w:val="toc 6"/>
    <w:basedOn w:val="TOC4"/>
    <w:semiHidden/>
    <w:rsid w:val="00A73101"/>
  </w:style>
  <w:style w:type="paragraph" w:styleId="TOC7">
    <w:name w:val="toc 7"/>
    <w:basedOn w:val="TOC4"/>
    <w:semiHidden/>
    <w:rsid w:val="00A73101"/>
  </w:style>
  <w:style w:type="paragraph" w:styleId="TOC8">
    <w:name w:val="toc 8"/>
    <w:basedOn w:val="TOC4"/>
    <w:semiHidden/>
    <w:rsid w:val="00A73101"/>
  </w:style>
  <w:style w:type="character" w:styleId="Hyperlink">
    <w:name w:val="Hyperlink"/>
    <w:rsid w:val="00A73101"/>
    <w:rPr>
      <w:color w:val="0000FF"/>
      <w:u w:val="single"/>
    </w:rPr>
  </w:style>
  <w:style w:type="character" w:styleId="FollowedHyperlink">
    <w:name w:val="FollowedHyperlink"/>
    <w:rsid w:val="00A73101"/>
    <w:rPr>
      <w:color w:val="800080"/>
      <w:u w:val="single"/>
    </w:rPr>
  </w:style>
  <w:style w:type="paragraph" w:styleId="ListNumber3">
    <w:name w:val="List Number 3"/>
    <w:basedOn w:val="Normal"/>
    <w:rsid w:val="00A73101"/>
    <w:pPr>
      <w:numPr>
        <w:numId w:val="1"/>
      </w:numPr>
    </w:pPr>
  </w:style>
  <w:style w:type="paragraph" w:styleId="BodyTextIndent">
    <w:name w:val="Body Text Indent"/>
    <w:basedOn w:val="Normal"/>
    <w:rsid w:val="00A73101"/>
    <w:pPr>
      <w:ind w:left="540"/>
    </w:pPr>
  </w:style>
  <w:style w:type="paragraph" w:styleId="BalloonText">
    <w:name w:val="Balloon Text"/>
    <w:basedOn w:val="Normal"/>
    <w:semiHidden/>
    <w:rsid w:val="00D129AE"/>
    <w:rPr>
      <w:rFonts w:ascii="Tahoma" w:hAnsi="Tahoma" w:cs="Tahoma"/>
      <w:sz w:val="16"/>
      <w:szCs w:val="16"/>
    </w:rPr>
  </w:style>
  <w:style w:type="paragraph" w:styleId="BodyText">
    <w:name w:val="Body Text"/>
    <w:basedOn w:val="Normal"/>
    <w:rsid w:val="00AD7323"/>
    <w:pPr>
      <w:spacing w:after="120"/>
    </w:pPr>
  </w:style>
  <w:style w:type="paragraph" w:styleId="Caption">
    <w:name w:val="caption"/>
    <w:basedOn w:val="Normal"/>
    <w:next w:val="Normal"/>
    <w:qFormat/>
    <w:rsid w:val="00FB5348"/>
    <w:rPr>
      <w:b/>
      <w:bCs/>
      <w:sz w:val="20"/>
    </w:rPr>
  </w:style>
  <w:style w:type="paragraph" w:styleId="DocumentMap">
    <w:name w:val="Document Map"/>
    <w:basedOn w:val="Normal"/>
    <w:semiHidden/>
    <w:rsid w:val="00FD2D89"/>
    <w:pPr>
      <w:shd w:val="clear" w:color="auto" w:fill="000080"/>
    </w:pPr>
    <w:rPr>
      <w:rFonts w:ascii="Tahoma" w:hAnsi="Tahoma" w:cs="Tahoma"/>
      <w:sz w:val="20"/>
    </w:rPr>
  </w:style>
  <w:style w:type="paragraph" w:customStyle="1" w:styleId="LSDeadline">
    <w:name w:val="LSDeadline"/>
    <w:basedOn w:val="Normal"/>
    <w:rsid w:val="003D11EF"/>
    <w:rPr>
      <w:b/>
      <w:bCs/>
    </w:rPr>
  </w:style>
  <w:style w:type="paragraph" w:customStyle="1" w:styleId="LSForAction">
    <w:name w:val="LSForAction"/>
    <w:basedOn w:val="Normal"/>
    <w:rsid w:val="003D11EF"/>
    <w:rPr>
      <w:b/>
      <w:bCs/>
    </w:rPr>
  </w:style>
  <w:style w:type="paragraph" w:customStyle="1" w:styleId="LSSource">
    <w:name w:val="LSSource"/>
    <w:basedOn w:val="Normal"/>
    <w:rsid w:val="003D11EF"/>
    <w:rPr>
      <w:b/>
      <w:bCs/>
    </w:rPr>
  </w:style>
  <w:style w:type="paragraph" w:customStyle="1" w:styleId="LSTitle">
    <w:name w:val="LSTitle"/>
    <w:basedOn w:val="Normal"/>
    <w:rsid w:val="003D11EF"/>
    <w:rPr>
      <w:b/>
      <w:bCs/>
    </w:rPr>
  </w:style>
  <w:style w:type="paragraph" w:customStyle="1" w:styleId="LSForInfo">
    <w:name w:val="LSForInfo"/>
    <w:basedOn w:val="LSForAction"/>
    <w:rsid w:val="003D11EF"/>
  </w:style>
  <w:style w:type="paragraph" w:customStyle="1" w:styleId="LSForComment">
    <w:name w:val="LSForComment"/>
    <w:basedOn w:val="LSForAction"/>
    <w:rsid w:val="003D11EF"/>
  </w:style>
  <w:style w:type="character" w:customStyle="1" w:styleId="Heading1Char">
    <w:name w:val="Heading 1 Char"/>
    <w:link w:val="Heading1"/>
    <w:rsid w:val="00117039"/>
    <w:rPr>
      <w:b/>
      <w:sz w:val="24"/>
      <w:lang w:val="en-GB" w:eastAsia="en-US"/>
    </w:rPr>
  </w:style>
  <w:style w:type="character" w:customStyle="1" w:styleId="HeaderChar">
    <w:name w:val="Header Char"/>
    <w:link w:val="Header"/>
    <w:rsid w:val="0058795D"/>
    <w:rPr>
      <w:sz w:val="18"/>
      <w:lang w:val="en-GB" w:eastAsia="en-US"/>
    </w:rPr>
  </w:style>
  <w:style w:type="paragraph" w:styleId="ListParagraph">
    <w:name w:val="List Paragraph"/>
    <w:basedOn w:val="Normal"/>
    <w:uiPriority w:val="34"/>
    <w:qFormat/>
    <w:rsid w:val="0058795D"/>
    <w:pPr>
      <w:ind w:left="720"/>
      <w:contextualSpacing/>
    </w:pPr>
  </w:style>
  <w:style w:type="table" w:styleId="TableGrid">
    <w:name w:val="Table Grid"/>
    <w:basedOn w:val="TableNormal"/>
    <w:uiPriority w:val="59"/>
    <w:rsid w:val="00D23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DE4BF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eastAsia="ja-JP"/>
    </w:rPr>
  </w:style>
  <w:style w:type="character" w:styleId="CommentReference">
    <w:name w:val="annotation reference"/>
    <w:rsid w:val="002626D1"/>
    <w:rPr>
      <w:sz w:val="16"/>
      <w:szCs w:val="16"/>
    </w:rPr>
  </w:style>
  <w:style w:type="paragraph" w:styleId="CommentText">
    <w:name w:val="annotation text"/>
    <w:basedOn w:val="Normal"/>
    <w:link w:val="CommentTextChar"/>
    <w:rsid w:val="002626D1"/>
    <w:rPr>
      <w:sz w:val="20"/>
      <w:lang/>
    </w:rPr>
  </w:style>
  <w:style w:type="paragraph" w:styleId="CommentSubject">
    <w:name w:val="annotation subject"/>
    <w:basedOn w:val="CommentText"/>
    <w:next w:val="CommentText"/>
    <w:semiHidden/>
    <w:rsid w:val="002626D1"/>
    <w:rPr>
      <w:b/>
      <w:bCs/>
    </w:rPr>
  </w:style>
  <w:style w:type="paragraph" w:styleId="Revision">
    <w:name w:val="Revision"/>
    <w:hidden/>
    <w:uiPriority w:val="99"/>
    <w:semiHidden/>
    <w:rsid w:val="00AA4CFB"/>
    <w:rPr>
      <w:sz w:val="24"/>
      <w:lang w:val="en-GB"/>
    </w:rPr>
  </w:style>
  <w:style w:type="paragraph" w:styleId="NoSpacing">
    <w:name w:val="No Spacing"/>
    <w:uiPriority w:val="1"/>
    <w:qFormat/>
    <w:rsid w:val="00190F2E"/>
    <w:pPr>
      <w:tabs>
        <w:tab w:val="left" w:pos="794"/>
        <w:tab w:val="left" w:pos="1191"/>
        <w:tab w:val="left" w:pos="1588"/>
        <w:tab w:val="left" w:pos="1985"/>
      </w:tabs>
      <w:overflowPunct w:val="0"/>
      <w:autoSpaceDE w:val="0"/>
      <w:autoSpaceDN w:val="0"/>
      <w:adjustRightInd w:val="0"/>
      <w:textAlignment w:val="baseline"/>
    </w:pPr>
    <w:rPr>
      <w:sz w:val="24"/>
      <w:lang w:val="en-GB"/>
    </w:rPr>
  </w:style>
  <w:style w:type="character" w:customStyle="1" w:styleId="FootnoteTextChar">
    <w:name w:val="Footnote Text Char"/>
    <w:link w:val="FootnoteText"/>
    <w:uiPriority w:val="99"/>
    <w:semiHidden/>
    <w:rsid w:val="002D1291"/>
    <w:rPr>
      <w:sz w:val="24"/>
      <w:lang w:val="en-GB"/>
    </w:rPr>
  </w:style>
  <w:style w:type="character" w:customStyle="1" w:styleId="CommentTextChar">
    <w:name w:val="Comment Text Char"/>
    <w:link w:val="CommentText"/>
    <w:rsid w:val="000F7246"/>
    <w:rPr>
      <w:lang w:val="en-GB"/>
    </w:rPr>
  </w:style>
  <w:style w:type="character" w:styleId="PlaceholderText">
    <w:name w:val="Placeholder Text"/>
    <w:basedOn w:val="DefaultParagraphFont"/>
    <w:uiPriority w:val="99"/>
    <w:semiHidden/>
    <w:rsid w:val="00D0748B"/>
    <w:rPr>
      <w:rFonts w:ascii="Times New Roman" w:hAnsi="Times New Roman"/>
      <w:color w:val="808080"/>
    </w:rPr>
  </w:style>
  <w:style w:type="paragraph" w:customStyle="1" w:styleId="Docnumber">
    <w:name w:val="Docnumber"/>
    <w:basedOn w:val="Normal"/>
    <w:link w:val="DocnumberChar"/>
    <w:qFormat/>
    <w:rsid w:val="00411EE8"/>
    <w:pPr>
      <w:jc w:val="right"/>
    </w:pPr>
    <w:rPr>
      <w:b/>
      <w:bCs/>
      <w:sz w:val="40"/>
    </w:rPr>
  </w:style>
  <w:style w:type="character" w:customStyle="1" w:styleId="DocnumberChar">
    <w:name w:val="Docnumber Char"/>
    <w:basedOn w:val="DefaultParagraphFont"/>
    <w:link w:val="Docnumber"/>
    <w:rsid w:val="00411EE8"/>
    <w:rPr>
      <w:b/>
      <w:bCs/>
      <w:sz w:val="40"/>
      <w:lang w:val="en-GB"/>
    </w:rPr>
  </w:style>
  <w:style w:type="character" w:customStyle="1" w:styleId="UnresolvedMention">
    <w:name w:val="Unresolved Mention"/>
    <w:basedOn w:val="DefaultParagraphFont"/>
    <w:rsid w:val="0029059C"/>
    <w:rPr>
      <w:color w:val="808080"/>
      <w:shd w:val="clear" w:color="auto" w:fill="E6E6E6"/>
    </w:rPr>
  </w:style>
  <w:style w:type="character" w:customStyle="1" w:styleId="fontstyle01">
    <w:name w:val="fontstyle01"/>
    <w:basedOn w:val="DefaultParagraphFont"/>
    <w:qFormat/>
    <w:rsid w:val="00A04188"/>
    <w:rPr>
      <w:rFonts w:ascii="TimesNewRomanPSMT" w:eastAsia="TimesNewRomanPSMT" w:hAnsi="TimesNewRomanPSMT" w:cs="TimesNewRomanPSMT"/>
      <w:color w:val="000000"/>
      <w:sz w:val="24"/>
      <w:szCs w:val="24"/>
    </w:rPr>
  </w:style>
</w:styles>
</file>

<file path=word/webSettings.xml><?xml version="1.0" encoding="utf-8"?>
<w:webSettings xmlns:r="http://schemas.openxmlformats.org/officeDocument/2006/relationships" xmlns:w="http://schemas.openxmlformats.org/wordprocessingml/2006/main">
  <w:divs>
    <w:div w:id="47151427">
      <w:bodyDiv w:val="1"/>
      <w:marLeft w:val="0"/>
      <w:marRight w:val="0"/>
      <w:marTop w:val="0"/>
      <w:marBottom w:val="0"/>
      <w:divBdr>
        <w:top w:val="none" w:sz="0" w:space="0" w:color="auto"/>
        <w:left w:val="none" w:sz="0" w:space="0" w:color="auto"/>
        <w:bottom w:val="none" w:sz="0" w:space="0" w:color="auto"/>
        <w:right w:val="none" w:sz="0" w:space="0" w:color="auto"/>
      </w:divBdr>
    </w:div>
    <w:div w:id="281495614">
      <w:bodyDiv w:val="1"/>
      <w:marLeft w:val="0"/>
      <w:marRight w:val="0"/>
      <w:marTop w:val="0"/>
      <w:marBottom w:val="0"/>
      <w:divBdr>
        <w:top w:val="none" w:sz="0" w:space="0" w:color="auto"/>
        <w:left w:val="none" w:sz="0" w:space="0" w:color="auto"/>
        <w:bottom w:val="none" w:sz="0" w:space="0" w:color="auto"/>
        <w:right w:val="none" w:sz="0" w:space="0" w:color="auto"/>
      </w:divBdr>
    </w:div>
    <w:div w:id="118582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penNetworkingFoundation/Snowmass-ONFOpenTransport/releases/tag/v2.0.0-RC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ott.mansfield@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mlam@fiberhome.com" TargetMode="External"/><Relationship Id="rId4" Type="http://schemas.openxmlformats.org/officeDocument/2006/relationships/settings" Target="settings.xml"/><Relationship Id="rId9" Type="http://schemas.openxmlformats.org/officeDocument/2006/relationships/hyperlink" Target="https://www.itu.int/md/T17-SG15-180129-TD-WP3-0144/en"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E283F-F033-4539-8798-2D26CE35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Report of Q14/15 Interim Meeting</vt:lpstr>
    </vt:vector>
  </TitlesOfParts>
  <Manager>ITU-T</Manager>
  <Company>International Telecommunication Union (ITU)</Company>
  <LinksUpToDate>false</LinksUpToDate>
  <CharactersWithSpaces>4984</CharactersWithSpaces>
  <SharedDoc>false</SharedDoc>
  <HLinks>
    <vt:vector size="66" baseType="variant">
      <vt:variant>
        <vt:i4>7733312</vt:i4>
      </vt:variant>
      <vt:variant>
        <vt:i4>30</vt:i4>
      </vt:variant>
      <vt:variant>
        <vt:i4>0</vt:i4>
      </vt:variant>
      <vt:variant>
        <vt:i4>5</vt:i4>
      </vt:variant>
      <vt:variant>
        <vt:lpwstr>mailto:Malcolm.Betts@zte.com.cn</vt:lpwstr>
      </vt:variant>
      <vt:variant>
        <vt:lpwstr/>
      </vt:variant>
      <vt:variant>
        <vt:i4>196668</vt:i4>
      </vt:variant>
      <vt:variant>
        <vt:i4>27</vt:i4>
      </vt:variant>
      <vt:variant>
        <vt:i4>0</vt:i4>
      </vt:variant>
      <vt:variant>
        <vt:i4>5</vt:i4>
      </vt:variant>
      <vt:variant>
        <vt:lpwstr>mailto:Fu.Xihua@zte.com.cn</vt:lpwstr>
      </vt:variant>
      <vt:variant>
        <vt:lpwstr/>
      </vt:variant>
      <vt:variant>
        <vt:i4>6619151</vt:i4>
      </vt:variant>
      <vt:variant>
        <vt:i4>24</vt:i4>
      </vt:variant>
      <vt:variant>
        <vt:i4>0</vt:i4>
      </vt:variant>
      <vt:variant>
        <vt:i4>5</vt:i4>
      </vt:variant>
      <vt:variant>
        <vt:lpwstr>mailto:ohky@tta.or.kr</vt:lpwstr>
      </vt:variant>
      <vt:variant>
        <vt:lpwstr/>
      </vt:variant>
      <vt:variant>
        <vt:i4>1704047</vt:i4>
      </vt:variant>
      <vt:variant>
        <vt:i4>21</vt:i4>
      </vt:variant>
      <vt:variant>
        <vt:i4>0</vt:i4>
      </vt:variant>
      <vt:variant>
        <vt:i4>5</vt:i4>
      </vt:variant>
      <vt:variant>
        <vt:lpwstr>mailto:date.hiroki@lab.ntt.co.jp</vt:lpwstr>
      </vt:variant>
      <vt:variant>
        <vt:lpwstr/>
      </vt:variant>
      <vt:variant>
        <vt:i4>5505073</vt:i4>
      </vt:variant>
      <vt:variant>
        <vt:i4>18</vt:i4>
      </vt:variant>
      <vt:variant>
        <vt:i4>0</vt:i4>
      </vt:variant>
      <vt:variant>
        <vt:i4>5</vt:i4>
      </vt:variant>
      <vt:variant>
        <vt:lpwstr>mailto:yunxig@fiberhome.com.cn</vt:lpwstr>
      </vt:variant>
      <vt:variant>
        <vt:lpwstr/>
      </vt:variant>
      <vt:variant>
        <vt:i4>1376376</vt:i4>
      </vt:variant>
      <vt:variant>
        <vt:i4>15</vt:i4>
      </vt:variant>
      <vt:variant>
        <vt:i4>0</vt:i4>
      </vt:variant>
      <vt:variant>
        <vt:i4>5</vt:i4>
      </vt:variant>
      <vt:variant>
        <vt:lpwstr>mailto:xqwei@fiberhome.com.cn</vt:lpwstr>
      </vt:variant>
      <vt:variant>
        <vt:lpwstr/>
      </vt:variant>
      <vt:variant>
        <vt:i4>786539</vt:i4>
      </vt:variant>
      <vt:variant>
        <vt:i4>12</vt:i4>
      </vt:variant>
      <vt:variant>
        <vt:i4>0</vt:i4>
      </vt:variant>
      <vt:variant>
        <vt:i4>5</vt:i4>
      </vt:variant>
      <vt:variant>
        <vt:lpwstr>mailto:ryoo@etri.re.kr</vt:lpwstr>
      </vt:variant>
      <vt:variant>
        <vt:lpwstr/>
      </vt:variant>
      <vt:variant>
        <vt:i4>6750298</vt:i4>
      </vt:variant>
      <vt:variant>
        <vt:i4>9</vt:i4>
      </vt:variant>
      <vt:variant>
        <vt:i4>0</vt:i4>
      </vt:variant>
      <vt:variant>
        <vt:i4>5</vt:i4>
      </vt:variant>
      <vt:variant>
        <vt:lpwstr>mailto:sshew@ciena.com</vt:lpwstr>
      </vt:variant>
      <vt:variant>
        <vt:lpwstr/>
      </vt:variant>
      <vt:variant>
        <vt:i4>1179700</vt:i4>
      </vt:variant>
      <vt:variant>
        <vt:i4>6</vt:i4>
      </vt:variant>
      <vt:variant>
        <vt:i4>0</vt:i4>
      </vt:variant>
      <vt:variant>
        <vt:i4>5</vt:i4>
      </vt:variant>
      <vt:variant>
        <vt:lpwstr>mailto:wangleiyj@chinamobile.com</vt:lpwstr>
      </vt:variant>
      <vt:variant>
        <vt:lpwstr/>
      </vt:variant>
      <vt:variant>
        <vt:i4>6226022</vt:i4>
      </vt:variant>
      <vt:variant>
        <vt:i4>3</vt:i4>
      </vt:variant>
      <vt:variant>
        <vt:i4>0</vt:i4>
      </vt:variant>
      <vt:variant>
        <vt:i4>5</vt:i4>
      </vt:variant>
      <vt:variant>
        <vt:lpwstr>mailto:Kam.Lam@alcatel-lucent.com</vt:lpwstr>
      </vt:variant>
      <vt:variant>
        <vt:lpwstr/>
      </vt:variant>
      <vt:variant>
        <vt:i4>5046303</vt:i4>
      </vt:variant>
      <vt:variant>
        <vt:i4>0</vt:i4>
      </vt:variant>
      <vt:variant>
        <vt:i4>0</vt:i4>
      </vt:variant>
      <vt:variant>
        <vt:i4>5</vt:i4>
      </vt:variant>
      <vt:variant>
        <vt:lpwstr>https://www.itu.int/ifa/t/2013/sg15/exchange/wp3/2015-03-Bundang-Q12-Q14/wd/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Regarding Transport network management to support IMT-2020/5G</dc:title>
  <dc:creator>ITU-T SG15</dc:creator>
  <cp:keywords>Meeting report</cp:keywords>
  <dc:description>SG15-LS79  For: London, UK, 4-8 December 2017_x000d_Document date: _x000d_Saved by ITU51010564 at 16:38:27 on 11/12/2017</dc:description>
  <cp:lastModifiedBy>46</cp:lastModifiedBy>
  <cp:revision>2</cp:revision>
  <cp:lastPrinted>2002-08-01T12:30:00Z</cp:lastPrinted>
  <dcterms:created xsi:type="dcterms:W3CDTF">2018-03-29T13:36:00Z</dcterms:created>
  <dcterms:modified xsi:type="dcterms:W3CDTF">2018-03-29T13:36:00Z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SG15-LS79</vt:lpwstr>
  </property>
  <property fmtid="{D5CDD505-2E9C-101B-9397-08002B2CF9AE}" pid="4" name="Docdate">
    <vt:lpwstr/>
  </property>
  <property fmtid="{D5CDD505-2E9C-101B-9397-08002B2CF9AE}" pid="5" name="Docorlang">
    <vt:lpwstr/>
  </property>
  <property fmtid="{D5CDD505-2E9C-101B-9397-08002B2CF9AE}" pid="6" name="Docbluepink">
    <vt:lpwstr>14</vt:lpwstr>
  </property>
  <property fmtid="{D5CDD505-2E9C-101B-9397-08002B2CF9AE}" pid="7" name="Docdest">
    <vt:lpwstr>London, UK, 4-8 December 2017</vt:lpwstr>
  </property>
  <property fmtid="{D5CDD505-2E9C-101B-9397-08002B2CF9AE}" pid="8" name="Docauthor">
    <vt:lpwstr>ITU-T SG15</vt:lpwstr>
  </property>
</Properties>
</file>